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762CC" w14:textId="7A7419F4" w:rsidR="00F00028" w:rsidRPr="00B92795" w:rsidRDefault="00F00028" w:rsidP="6A5C3275">
      <w:pPr>
        <w:rPr>
          <w:u w:val="single"/>
        </w:rPr>
      </w:pPr>
    </w:p>
    <w:p w14:paraId="6EA5E68D" w14:textId="77777777" w:rsidR="00F00028" w:rsidRPr="00B92795" w:rsidRDefault="00F00028" w:rsidP="00F00028"/>
    <w:p w14:paraId="273A02A1" w14:textId="157F85C1" w:rsidR="6A5C3275" w:rsidRDefault="6A5C3275" w:rsidP="6A5C3275">
      <w:pPr>
        <w:jc w:val="center"/>
        <w:rPr>
          <w:b/>
          <w:bCs/>
          <w:sz w:val="36"/>
          <w:szCs w:val="36"/>
        </w:rPr>
      </w:pPr>
    </w:p>
    <w:p w14:paraId="6D8AA322" w14:textId="1C4A4D5C" w:rsidR="00F00028" w:rsidRPr="00394077" w:rsidRDefault="00F00028" w:rsidP="00F00028">
      <w:pPr>
        <w:jc w:val="center"/>
        <w:rPr>
          <w:b/>
          <w:sz w:val="36"/>
          <w:szCs w:val="36"/>
        </w:rPr>
      </w:pPr>
      <w:r w:rsidRPr="00394077">
        <w:rPr>
          <w:b/>
          <w:sz w:val="36"/>
          <w:szCs w:val="36"/>
        </w:rPr>
        <w:t xml:space="preserve">KONTRAKT FOR </w:t>
      </w:r>
      <w:r w:rsidR="000F396D">
        <w:rPr>
          <w:b/>
          <w:sz w:val="36"/>
          <w:szCs w:val="36"/>
        </w:rPr>
        <w:t>SENJA</w:t>
      </w:r>
      <w:r w:rsidRPr="00394077">
        <w:rPr>
          <w:b/>
          <w:sz w:val="36"/>
          <w:szCs w:val="36"/>
        </w:rPr>
        <w:t xml:space="preserve"> KOMMUNE</w:t>
      </w:r>
    </w:p>
    <w:p w14:paraId="3DA8167C" w14:textId="4C1D321E" w:rsidR="00D3754F" w:rsidRDefault="001E3574" w:rsidP="00F00028">
      <w:pPr>
        <w:jc w:val="center"/>
        <w:rPr>
          <w:b/>
          <w:sz w:val="36"/>
          <w:szCs w:val="36"/>
        </w:rPr>
      </w:pPr>
      <w:r w:rsidRPr="681A861B">
        <w:rPr>
          <w:b/>
          <w:bCs/>
          <w:sz w:val="36"/>
          <w:szCs w:val="36"/>
        </w:rPr>
        <w:t>LEIE/</w:t>
      </w:r>
      <w:r w:rsidR="0091295D" w:rsidRPr="681A861B">
        <w:rPr>
          <w:b/>
          <w:bCs/>
          <w:sz w:val="36"/>
          <w:szCs w:val="36"/>
        </w:rPr>
        <w:t>OPERASJONELL LEA</w:t>
      </w:r>
      <w:r w:rsidR="00161686" w:rsidRPr="681A861B">
        <w:rPr>
          <w:b/>
          <w:bCs/>
          <w:sz w:val="36"/>
          <w:szCs w:val="36"/>
        </w:rPr>
        <w:t xml:space="preserve">SING </w:t>
      </w:r>
      <w:r w:rsidR="0091295D" w:rsidRPr="681A861B">
        <w:rPr>
          <w:b/>
          <w:bCs/>
          <w:sz w:val="36"/>
          <w:szCs w:val="36"/>
        </w:rPr>
        <w:t xml:space="preserve">AV </w:t>
      </w:r>
    </w:p>
    <w:p w14:paraId="6A515E57" w14:textId="4B87EFC0" w:rsidR="611805EB" w:rsidRDefault="00A733DD" w:rsidP="681A861B">
      <w:pPr>
        <w:spacing w:line="300" w:lineRule="atLeast"/>
        <w:jc w:val="center"/>
        <w:rPr>
          <w:b/>
          <w:bCs/>
          <w:sz w:val="36"/>
          <w:szCs w:val="36"/>
        </w:rPr>
      </w:pPr>
      <w:r w:rsidRPr="0C35B109">
        <w:rPr>
          <w:b/>
          <w:bCs/>
          <w:sz w:val="36"/>
          <w:szCs w:val="36"/>
        </w:rPr>
        <w:t>EN</w:t>
      </w:r>
      <w:r w:rsidR="00631022" w:rsidRPr="0C35B109">
        <w:rPr>
          <w:b/>
          <w:bCs/>
          <w:sz w:val="36"/>
          <w:szCs w:val="36"/>
        </w:rPr>
        <w:t xml:space="preserve"> </w:t>
      </w:r>
      <w:r w:rsidRPr="0C35B109">
        <w:rPr>
          <w:b/>
          <w:bCs/>
          <w:sz w:val="36"/>
          <w:szCs w:val="36"/>
        </w:rPr>
        <w:t>STK ELEKTRIS</w:t>
      </w:r>
      <w:r w:rsidR="02171265" w:rsidRPr="0C35B109">
        <w:rPr>
          <w:b/>
          <w:bCs/>
          <w:sz w:val="36"/>
          <w:szCs w:val="36"/>
        </w:rPr>
        <w:t>K</w:t>
      </w:r>
      <w:r w:rsidRPr="0C35B109">
        <w:rPr>
          <w:b/>
          <w:bCs/>
          <w:sz w:val="36"/>
          <w:szCs w:val="36"/>
        </w:rPr>
        <w:t xml:space="preserve"> VAREBIL</w:t>
      </w:r>
    </w:p>
    <w:p w14:paraId="21064DB9" w14:textId="4C83E9D7" w:rsidR="00965A46" w:rsidRDefault="00965A46" w:rsidP="2314E74D">
      <w:pPr>
        <w:jc w:val="center"/>
        <w:rPr>
          <w:b/>
          <w:bCs/>
          <w:sz w:val="36"/>
          <w:szCs w:val="36"/>
        </w:rPr>
      </w:pPr>
    </w:p>
    <w:p w14:paraId="15890CED" w14:textId="77777777" w:rsidR="00965A46" w:rsidRDefault="00965A46" w:rsidP="00F00028">
      <w:pPr>
        <w:jc w:val="center"/>
        <w:rPr>
          <w:b/>
          <w:sz w:val="36"/>
          <w:szCs w:val="36"/>
        </w:rPr>
      </w:pPr>
    </w:p>
    <w:p w14:paraId="08DD8C65" w14:textId="36043F78" w:rsidR="00D3754F" w:rsidRPr="00394077" w:rsidRDefault="00D3754F" w:rsidP="09E75670">
      <w:pPr>
        <w:spacing w:line="259" w:lineRule="auto"/>
        <w:jc w:val="center"/>
      </w:pPr>
      <w:r w:rsidRPr="09E75670">
        <w:rPr>
          <w:b/>
          <w:bCs/>
          <w:sz w:val="36"/>
          <w:szCs w:val="36"/>
        </w:rPr>
        <w:t>Saks</w:t>
      </w:r>
      <w:r w:rsidR="00D3226C" w:rsidRPr="09E75670">
        <w:rPr>
          <w:b/>
          <w:bCs/>
          <w:sz w:val="36"/>
          <w:szCs w:val="36"/>
        </w:rPr>
        <w:t>nr 202</w:t>
      </w:r>
      <w:r w:rsidR="000347CA" w:rsidRPr="09E75670">
        <w:rPr>
          <w:b/>
          <w:bCs/>
          <w:sz w:val="36"/>
          <w:szCs w:val="36"/>
        </w:rPr>
        <w:t>6</w:t>
      </w:r>
      <w:r w:rsidR="00D3226C" w:rsidRPr="09E75670">
        <w:rPr>
          <w:b/>
          <w:bCs/>
          <w:sz w:val="36"/>
          <w:szCs w:val="36"/>
        </w:rPr>
        <w:t>/</w:t>
      </w:r>
      <w:r w:rsidR="47F6C57A" w:rsidRPr="09E75670">
        <w:rPr>
          <w:b/>
          <w:bCs/>
          <w:sz w:val="36"/>
          <w:szCs w:val="36"/>
        </w:rPr>
        <w:t>5166</w:t>
      </w:r>
    </w:p>
    <w:p w14:paraId="1975CC56" w14:textId="77777777" w:rsidR="00F00028" w:rsidRPr="00B92795" w:rsidRDefault="00F00028" w:rsidP="00F00028">
      <w:pPr>
        <w:jc w:val="center"/>
      </w:pPr>
    </w:p>
    <w:p w14:paraId="572CB94F" w14:textId="77777777" w:rsidR="00F00028" w:rsidRPr="00B92795" w:rsidRDefault="00F00028" w:rsidP="00F00028">
      <w:pPr>
        <w:jc w:val="center"/>
      </w:pPr>
    </w:p>
    <w:p w14:paraId="01A17DB8" w14:textId="77777777" w:rsidR="00223622" w:rsidRDefault="00223622" w:rsidP="00F00028">
      <w:pPr>
        <w:jc w:val="center"/>
        <w:rPr>
          <w:sz w:val="28"/>
          <w:szCs w:val="28"/>
        </w:rPr>
      </w:pPr>
    </w:p>
    <w:p w14:paraId="69CE0322" w14:textId="03B2E901" w:rsidR="00F00028" w:rsidRPr="00560D6A" w:rsidRDefault="00F00028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mellom</w:t>
      </w:r>
    </w:p>
    <w:p w14:paraId="1F5B1DB9" w14:textId="77777777" w:rsidR="00F00028" w:rsidRPr="00560D6A" w:rsidRDefault="00F00028" w:rsidP="00F00028">
      <w:pPr>
        <w:jc w:val="center"/>
        <w:rPr>
          <w:sz w:val="28"/>
          <w:szCs w:val="28"/>
        </w:rPr>
      </w:pPr>
    </w:p>
    <w:p w14:paraId="378EAA53" w14:textId="77777777" w:rsidR="00223622" w:rsidRDefault="00223622" w:rsidP="00F00028">
      <w:pPr>
        <w:jc w:val="center"/>
        <w:rPr>
          <w:sz w:val="28"/>
          <w:szCs w:val="28"/>
        </w:rPr>
      </w:pPr>
    </w:p>
    <w:p w14:paraId="7BE1FADF" w14:textId="77777777" w:rsidR="00223622" w:rsidRDefault="00223622" w:rsidP="00F00028">
      <w:pPr>
        <w:jc w:val="center"/>
        <w:rPr>
          <w:sz w:val="28"/>
          <w:szCs w:val="28"/>
        </w:rPr>
      </w:pPr>
    </w:p>
    <w:p w14:paraId="05900B0B" w14:textId="77290642" w:rsidR="00F00028" w:rsidRPr="00560D6A" w:rsidRDefault="00834D5A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Senja Kommune</w:t>
      </w:r>
    </w:p>
    <w:p w14:paraId="7A7BA354" w14:textId="53587168" w:rsidR="00D81664" w:rsidRPr="00560D6A" w:rsidRDefault="00D81664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Org.nr: 921</w:t>
      </w:r>
      <w:r w:rsidR="00FD4D17">
        <w:rPr>
          <w:sz w:val="28"/>
          <w:szCs w:val="28"/>
        </w:rPr>
        <w:t> </w:t>
      </w:r>
      <w:r w:rsidRPr="00560D6A">
        <w:rPr>
          <w:sz w:val="28"/>
          <w:szCs w:val="28"/>
        </w:rPr>
        <w:t>369</w:t>
      </w:r>
      <w:r w:rsidR="00FD4D17">
        <w:rPr>
          <w:sz w:val="28"/>
          <w:szCs w:val="28"/>
        </w:rPr>
        <w:t xml:space="preserve"> </w:t>
      </w:r>
      <w:r w:rsidRPr="00560D6A">
        <w:rPr>
          <w:sz w:val="28"/>
          <w:szCs w:val="28"/>
        </w:rPr>
        <w:t>417</w:t>
      </w:r>
    </w:p>
    <w:p w14:paraId="02044764" w14:textId="77777777" w:rsidR="00F00028" w:rsidRPr="00560D6A" w:rsidRDefault="00F00028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………………………………………………</w:t>
      </w:r>
    </w:p>
    <w:p w14:paraId="7933891D" w14:textId="69D0063E" w:rsidR="00F00028" w:rsidRPr="00560D6A" w:rsidRDefault="00F00028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(</w:t>
      </w:r>
      <w:r w:rsidR="0091295D" w:rsidRPr="00560D6A">
        <w:rPr>
          <w:sz w:val="28"/>
          <w:szCs w:val="28"/>
        </w:rPr>
        <w:t>Oppdragsgiver</w:t>
      </w:r>
      <w:r w:rsidR="0039223E" w:rsidRPr="00560D6A">
        <w:rPr>
          <w:sz w:val="28"/>
          <w:szCs w:val="28"/>
        </w:rPr>
        <w:t>/</w:t>
      </w:r>
      <w:r w:rsidR="00646A79" w:rsidRPr="00560D6A">
        <w:rPr>
          <w:sz w:val="28"/>
          <w:szCs w:val="28"/>
        </w:rPr>
        <w:t>Kjøper</w:t>
      </w:r>
      <w:r w:rsidRPr="00560D6A">
        <w:rPr>
          <w:sz w:val="28"/>
          <w:szCs w:val="28"/>
        </w:rPr>
        <w:t>)</w:t>
      </w:r>
    </w:p>
    <w:p w14:paraId="492009CF" w14:textId="77777777" w:rsidR="00F00028" w:rsidRPr="00560D6A" w:rsidRDefault="00F00028" w:rsidP="00F00028">
      <w:pPr>
        <w:jc w:val="center"/>
        <w:rPr>
          <w:sz w:val="28"/>
          <w:szCs w:val="28"/>
        </w:rPr>
      </w:pPr>
    </w:p>
    <w:p w14:paraId="6D2526BC" w14:textId="77777777" w:rsidR="00F00028" w:rsidRPr="00560D6A" w:rsidRDefault="00F00028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og</w:t>
      </w:r>
    </w:p>
    <w:p w14:paraId="454BE0A6" w14:textId="77777777" w:rsidR="00F00028" w:rsidRDefault="00F00028" w:rsidP="00F00028">
      <w:pPr>
        <w:jc w:val="center"/>
        <w:rPr>
          <w:sz w:val="28"/>
          <w:szCs w:val="28"/>
        </w:rPr>
      </w:pPr>
    </w:p>
    <w:p w14:paraId="6FCD2150" w14:textId="77777777" w:rsidR="00965A46" w:rsidRDefault="00965A46" w:rsidP="00F00028">
      <w:pPr>
        <w:jc w:val="center"/>
        <w:rPr>
          <w:sz w:val="28"/>
          <w:szCs w:val="28"/>
        </w:rPr>
      </w:pPr>
    </w:p>
    <w:p w14:paraId="006FBC87" w14:textId="77777777" w:rsidR="00965A46" w:rsidRPr="00560D6A" w:rsidRDefault="00965A46" w:rsidP="00F00028">
      <w:pPr>
        <w:jc w:val="center"/>
        <w:rPr>
          <w:sz w:val="28"/>
          <w:szCs w:val="28"/>
        </w:rPr>
      </w:pPr>
    </w:p>
    <w:p w14:paraId="1F0DC6D7" w14:textId="77777777" w:rsidR="00F00028" w:rsidRPr="00560D6A" w:rsidRDefault="00F00028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………………………………………………</w:t>
      </w:r>
    </w:p>
    <w:p w14:paraId="6E91DDED" w14:textId="6DBF6499" w:rsidR="00F00028" w:rsidRPr="00560D6A" w:rsidRDefault="00F00028" w:rsidP="00F00028">
      <w:pPr>
        <w:jc w:val="center"/>
        <w:rPr>
          <w:sz w:val="28"/>
          <w:szCs w:val="28"/>
        </w:rPr>
      </w:pPr>
      <w:r w:rsidRPr="00560D6A">
        <w:rPr>
          <w:sz w:val="28"/>
          <w:szCs w:val="28"/>
        </w:rPr>
        <w:t>(</w:t>
      </w:r>
      <w:r w:rsidR="0091295D" w:rsidRPr="00560D6A">
        <w:rPr>
          <w:sz w:val="28"/>
          <w:szCs w:val="28"/>
        </w:rPr>
        <w:t>Leverandør</w:t>
      </w:r>
      <w:r w:rsidR="00646A79" w:rsidRPr="00560D6A">
        <w:rPr>
          <w:sz w:val="28"/>
          <w:szCs w:val="28"/>
        </w:rPr>
        <w:t>/Selger</w:t>
      </w:r>
      <w:r w:rsidRPr="00560D6A">
        <w:rPr>
          <w:sz w:val="28"/>
          <w:szCs w:val="28"/>
        </w:rPr>
        <w:t>)</w:t>
      </w:r>
    </w:p>
    <w:p w14:paraId="63E36269" w14:textId="77777777" w:rsidR="00F00028" w:rsidRPr="00560D6A" w:rsidRDefault="00F00028" w:rsidP="00560D6A">
      <w:pPr>
        <w:rPr>
          <w:sz w:val="28"/>
          <w:szCs w:val="28"/>
        </w:rPr>
      </w:pPr>
    </w:p>
    <w:p w14:paraId="254347F4" w14:textId="09725EFE" w:rsidR="00F00028" w:rsidRPr="00560D6A" w:rsidRDefault="00F00028" w:rsidP="00223622">
      <w:pPr>
        <w:rPr>
          <w:sz w:val="28"/>
          <w:szCs w:val="28"/>
        </w:rPr>
      </w:pPr>
    </w:p>
    <w:p w14:paraId="212C22D3" w14:textId="77777777" w:rsidR="00F00028" w:rsidRPr="00560D6A" w:rsidRDefault="00F00028" w:rsidP="00F00028">
      <w:pPr>
        <w:jc w:val="center"/>
        <w:rPr>
          <w:sz w:val="28"/>
          <w:szCs w:val="28"/>
        </w:rPr>
      </w:pPr>
    </w:p>
    <w:p w14:paraId="36106906" w14:textId="77777777" w:rsidR="00135A84" w:rsidRPr="00560D6A" w:rsidRDefault="00135A84" w:rsidP="00F00028">
      <w:pPr>
        <w:jc w:val="center"/>
        <w:rPr>
          <w:sz w:val="28"/>
          <w:szCs w:val="28"/>
        </w:rPr>
      </w:pPr>
    </w:p>
    <w:p w14:paraId="104E5AAD" w14:textId="69B0076E" w:rsidR="00F00028" w:rsidRDefault="00F00028" w:rsidP="00F00028">
      <w:pPr>
        <w:jc w:val="center"/>
      </w:pPr>
    </w:p>
    <w:p w14:paraId="28F95C84" w14:textId="300F5E84" w:rsidR="00D37C1C" w:rsidRPr="00B92795" w:rsidRDefault="00F00028" w:rsidP="00D37C1C">
      <w:r>
        <w:br w:type="page"/>
      </w:r>
      <w:r w:rsidRPr="00B92795">
        <w:lastRenderedPageBreak/>
        <w:t xml:space="preserve">For denne kontrakten gjelder kontraktsvilkår for </w:t>
      </w:r>
      <w:r w:rsidR="000F396D">
        <w:t>Senja</w:t>
      </w:r>
      <w:r w:rsidRPr="00B92795">
        <w:t xml:space="preserve"> kommune</w:t>
      </w:r>
    </w:p>
    <w:p w14:paraId="015EFA3D" w14:textId="77777777" w:rsidR="00F00028" w:rsidRPr="00B92795" w:rsidRDefault="00F00028" w:rsidP="00F00028">
      <w:r>
        <w:t xml:space="preserve">(heretter kalt </w:t>
      </w:r>
      <w:r w:rsidR="00D37C1C">
        <w:t>kontrakts</w:t>
      </w:r>
      <w:r>
        <w:t xml:space="preserve">vilkårene) med de endringer og suppleringer som følger av denne kontrakten. </w:t>
      </w:r>
    </w:p>
    <w:p w14:paraId="1734A95F" w14:textId="4114E693" w:rsidR="45F06609" w:rsidRDefault="45F06609" w:rsidP="09E75670">
      <w:pPr>
        <w:pStyle w:val="Overskrift1"/>
        <w:spacing w:line="259" w:lineRule="auto"/>
      </w:pPr>
      <w:r>
        <w:t>Kontrakten (kontraktsvilkårene pkt. 4)</w:t>
      </w:r>
    </w:p>
    <w:p w14:paraId="25525F25" w14:textId="77777777" w:rsidR="00F00028" w:rsidRPr="00B92795" w:rsidRDefault="00F00028" w:rsidP="00F00028"/>
    <w:p w14:paraId="2883115D" w14:textId="38A81E91" w:rsidR="47B0CB37" w:rsidRDefault="47B0CB37">
      <w:r>
        <w:t>K</w:t>
      </w:r>
      <w:r w:rsidR="45F06609">
        <w:t xml:space="preserve">ontrakten </w:t>
      </w:r>
      <w:r w:rsidR="59C5FE27">
        <w:t xml:space="preserve">består </w:t>
      </w:r>
      <w:r w:rsidR="45F06609">
        <w:t xml:space="preserve">av følgende dokumenter: </w:t>
      </w:r>
    </w:p>
    <w:p w14:paraId="790CD0AD" w14:textId="0BA1726B" w:rsidR="45F06609" w:rsidRDefault="45F06609" w:rsidP="09E75670">
      <w:r>
        <w:t xml:space="preserve">a) Kontraktsdokumentet, samt eventuelle endringsavtaler </w:t>
      </w:r>
    </w:p>
    <w:p w14:paraId="38F0CC95" w14:textId="0E9B932C" w:rsidR="45F06609" w:rsidRDefault="45F06609" w:rsidP="09E75670">
      <w:r>
        <w:t xml:space="preserve">b) Selgerens tilbud </w:t>
      </w:r>
    </w:p>
    <w:p w14:paraId="060FF8EE" w14:textId="0457DD07" w:rsidR="45F06609" w:rsidRDefault="45F06609" w:rsidP="09E75670">
      <w:r>
        <w:t>c) Kjøperens konkurransegrunnlag med vedlegg</w:t>
      </w:r>
    </w:p>
    <w:p w14:paraId="57B1422E" w14:textId="1A925251" w:rsidR="45F06609" w:rsidRDefault="45F06609" w:rsidP="09E75670">
      <w:r>
        <w:t xml:space="preserve">e) Disse kontraktsvilkår </w:t>
      </w:r>
    </w:p>
    <w:p w14:paraId="075CBCAC" w14:textId="02B753DD" w:rsidR="45F06609" w:rsidRDefault="45F06609" w:rsidP="09E75670">
      <w:r>
        <w:t>Ved motstrid gjelder dokumentene i nevnte rekkefølge.</w:t>
      </w:r>
    </w:p>
    <w:p w14:paraId="5CFE6303" w14:textId="223ECF02" w:rsidR="09E75670" w:rsidRDefault="09E75670"/>
    <w:p w14:paraId="6418E74E" w14:textId="77777777" w:rsidR="00F00028" w:rsidRPr="00B92795" w:rsidRDefault="00F00028" w:rsidP="00F00028">
      <w:pPr>
        <w:pStyle w:val="Overskrift1"/>
      </w:pPr>
      <w:bookmarkStart w:id="0" w:name="_Toc202762637"/>
      <w:r w:rsidRPr="00B92795">
        <w:t>Partenes representanter (</w:t>
      </w:r>
      <w:r w:rsidR="00D37C1C">
        <w:t>kontrakts</w:t>
      </w:r>
      <w:r w:rsidRPr="00B92795">
        <w:t>vilkårene pkt. 5.1)</w:t>
      </w:r>
      <w:bookmarkEnd w:id="0"/>
    </w:p>
    <w:p w14:paraId="2A6E8583" w14:textId="77777777" w:rsidR="00F00028" w:rsidRPr="00B92795" w:rsidRDefault="00F00028" w:rsidP="00F00028"/>
    <w:p w14:paraId="6D04B4D3" w14:textId="64C7D21F" w:rsidR="00F00028" w:rsidRPr="00B92795" w:rsidRDefault="00F00028" w:rsidP="00F00028">
      <w:r w:rsidRPr="00B92795">
        <w:t xml:space="preserve">For </w:t>
      </w:r>
      <w:r w:rsidR="00646A79">
        <w:t>Kjøper</w:t>
      </w:r>
      <w:r w:rsidRPr="00B92795">
        <w:t>:</w:t>
      </w:r>
      <w:r w:rsidRPr="00B92795">
        <w:tab/>
      </w:r>
      <w:r w:rsidRPr="00B92795">
        <w:tab/>
      </w:r>
      <w:r w:rsidRPr="00B92795">
        <w:tab/>
      </w:r>
      <w:r w:rsidRPr="00B92795">
        <w:tab/>
      </w:r>
      <w:r w:rsidRPr="00B92795">
        <w:tab/>
        <w:t xml:space="preserve">For </w:t>
      </w:r>
      <w:r w:rsidR="00646A79">
        <w:t>Selger</w:t>
      </w:r>
      <w:r w:rsidRPr="00B92795">
        <w:t>:</w:t>
      </w:r>
    </w:p>
    <w:p w14:paraId="6899F25E" w14:textId="77777777" w:rsidR="00F00028" w:rsidRPr="00B92795" w:rsidRDefault="00F00028" w:rsidP="00F00028"/>
    <w:tbl>
      <w:tblPr>
        <w:tblStyle w:val="Tabellrutenett"/>
        <w:tblW w:w="8863" w:type="dxa"/>
        <w:tblLook w:val="04A0" w:firstRow="1" w:lastRow="0" w:firstColumn="1" w:lastColumn="0" w:noHBand="0" w:noVBand="1"/>
      </w:tblPr>
      <w:tblGrid>
        <w:gridCol w:w="1092"/>
        <w:gridCol w:w="3151"/>
        <w:gridCol w:w="1056"/>
        <w:gridCol w:w="3564"/>
      </w:tblGrid>
      <w:tr w:rsidR="00130FD3" w14:paraId="4406FFDA" w14:textId="77777777" w:rsidTr="00130FD3">
        <w:tc>
          <w:tcPr>
            <w:tcW w:w="1097" w:type="dxa"/>
          </w:tcPr>
          <w:p w14:paraId="342E0743" w14:textId="77777777" w:rsidR="0068218F" w:rsidRDefault="0068218F" w:rsidP="0068218F"/>
          <w:p w14:paraId="3EB04F2E" w14:textId="6A758D6C" w:rsidR="00130FD3" w:rsidRDefault="00130FD3" w:rsidP="0068218F">
            <w:r w:rsidRPr="00B92795">
              <w:t>Navn</w:t>
            </w:r>
            <w:r w:rsidR="0068218F">
              <w:t>:</w:t>
            </w:r>
          </w:p>
        </w:tc>
        <w:tc>
          <w:tcPr>
            <w:tcW w:w="3532" w:type="dxa"/>
          </w:tcPr>
          <w:p w14:paraId="0369262B" w14:textId="77777777" w:rsidR="00130FD3" w:rsidRDefault="00130FD3" w:rsidP="00F00028"/>
          <w:p w14:paraId="0CDA7F0A" w14:textId="4025C0FB" w:rsidR="00130FD3" w:rsidRDefault="00130FD3" w:rsidP="00F00028"/>
        </w:tc>
        <w:tc>
          <w:tcPr>
            <w:tcW w:w="236" w:type="dxa"/>
          </w:tcPr>
          <w:p w14:paraId="7F57F980" w14:textId="77777777" w:rsidR="0068218F" w:rsidRDefault="0068218F" w:rsidP="00F00028"/>
          <w:p w14:paraId="3548689E" w14:textId="74FFB7FA" w:rsidR="00130FD3" w:rsidRDefault="00130FD3" w:rsidP="00F00028">
            <w:r w:rsidRPr="00B92795">
              <w:t>Navn</w:t>
            </w:r>
            <w:r w:rsidR="0068218F">
              <w:t>:</w:t>
            </w:r>
          </w:p>
        </w:tc>
        <w:tc>
          <w:tcPr>
            <w:tcW w:w="3998" w:type="dxa"/>
          </w:tcPr>
          <w:p w14:paraId="35E241E7" w14:textId="77777777" w:rsidR="00130FD3" w:rsidRDefault="00130FD3" w:rsidP="00F00028"/>
        </w:tc>
      </w:tr>
      <w:tr w:rsidR="00130FD3" w14:paraId="0191B9B7" w14:textId="77777777" w:rsidTr="00130FD3">
        <w:tc>
          <w:tcPr>
            <w:tcW w:w="1097" w:type="dxa"/>
          </w:tcPr>
          <w:p w14:paraId="00FEB241" w14:textId="77777777" w:rsidR="0068218F" w:rsidRDefault="0068218F" w:rsidP="0068218F"/>
          <w:p w14:paraId="5B922C3B" w14:textId="3ABF5D6C" w:rsidR="00130FD3" w:rsidRDefault="00130FD3" w:rsidP="0068218F">
            <w:r w:rsidRPr="00B92795">
              <w:t>Adresse</w:t>
            </w:r>
            <w:r w:rsidR="0068218F">
              <w:t>:</w:t>
            </w:r>
          </w:p>
        </w:tc>
        <w:tc>
          <w:tcPr>
            <w:tcW w:w="3532" w:type="dxa"/>
          </w:tcPr>
          <w:p w14:paraId="70A71D2F" w14:textId="77777777" w:rsidR="00130FD3" w:rsidRDefault="00130FD3" w:rsidP="00F00028"/>
          <w:p w14:paraId="11B7ABB4" w14:textId="73E9EFF2" w:rsidR="00130FD3" w:rsidRDefault="00130FD3" w:rsidP="00F00028"/>
        </w:tc>
        <w:tc>
          <w:tcPr>
            <w:tcW w:w="236" w:type="dxa"/>
          </w:tcPr>
          <w:p w14:paraId="6F948497" w14:textId="77777777" w:rsidR="0068218F" w:rsidRDefault="0068218F" w:rsidP="00F00028"/>
          <w:p w14:paraId="4E42CAD1" w14:textId="1141F6E5" w:rsidR="00130FD3" w:rsidRDefault="00130FD3" w:rsidP="00F00028">
            <w:r w:rsidRPr="00B92795">
              <w:t>Adresse</w:t>
            </w:r>
            <w:r w:rsidR="0068218F">
              <w:t>:</w:t>
            </w:r>
          </w:p>
        </w:tc>
        <w:tc>
          <w:tcPr>
            <w:tcW w:w="3998" w:type="dxa"/>
          </w:tcPr>
          <w:p w14:paraId="736B9721" w14:textId="77777777" w:rsidR="00130FD3" w:rsidRDefault="00130FD3" w:rsidP="00F00028"/>
        </w:tc>
      </w:tr>
      <w:tr w:rsidR="00130FD3" w14:paraId="332F1456" w14:textId="77777777" w:rsidTr="00130FD3">
        <w:tc>
          <w:tcPr>
            <w:tcW w:w="1097" w:type="dxa"/>
          </w:tcPr>
          <w:p w14:paraId="65FF576C" w14:textId="77777777" w:rsidR="0068218F" w:rsidRDefault="0068218F" w:rsidP="0068218F"/>
          <w:p w14:paraId="4E8E442C" w14:textId="5A6FD55E" w:rsidR="00130FD3" w:rsidRDefault="00130FD3" w:rsidP="0068218F">
            <w:r w:rsidRPr="00B92795">
              <w:t>Telefon</w:t>
            </w:r>
            <w:r w:rsidR="0068218F">
              <w:t>:</w:t>
            </w:r>
          </w:p>
        </w:tc>
        <w:tc>
          <w:tcPr>
            <w:tcW w:w="3532" w:type="dxa"/>
          </w:tcPr>
          <w:p w14:paraId="5EC05AA5" w14:textId="77777777" w:rsidR="00130FD3" w:rsidRDefault="00130FD3" w:rsidP="00F00028"/>
          <w:p w14:paraId="42DA29A5" w14:textId="56178118" w:rsidR="00130FD3" w:rsidRDefault="00130FD3" w:rsidP="00F00028"/>
        </w:tc>
        <w:tc>
          <w:tcPr>
            <w:tcW w:w="236" w:type="dxa"/>
          </w:tcPr>
          <w:p w14:paraId="7C1347EB" w14:textId="77777777" w:rsidR="0068218F" w:rsidRDefault="0068218F" w:rsidP="00F00028"/>
          <w:p w14:paraId="467C8631" w14:textId="2AA97972" w:rsidR="00130FD3" w:rsidRDefault="00130FD3" w:rsidP="00F00028">
            <w:r w:rsidRPr="00B92795">
              <w:t>Telefon</w:t>
            </w:r>
            <w:r w:rsidR="0068218F">
              <w:t>:</w:t>
            </w:r>
          </w:p>
        </w:tc>
        <w:tc>
          <w:tcPr>
            <w:tcW w:w="3998" w:type="dxa"/>
          </w:tcPr>
          <w:p w14:paraId="3234EB2E" w14:textId="77777777" w:rsidR="00130FD3" w:rsidRDefault="00130FD3" w:rsidP="00F00028"/>
        </w:tc>
      </w:tr>
      <w:tr w:rsidR="00130FD3" w14:paraId="7361B70B" w14:textId="77777777" w:rsidTr="00130FD3">
        <w:tc>
          <w:tcPr>
            <w:tcW w:w="1097" w:type="dxa"/>
          </w:tcPr>
          <w:p w14:paraId="4B0EE05E" w14:textId="77777777" w:rsidR="0068218F" w:rsidRDefault="0068218F" w:rsidP="0068218F"/>
          <w:p w14:paraId="302BEBCE" w14:textId="0F596EE3" w:rsidR="00130FD3" w:rsidRDefault="00130FD3" w:rsidP="0068218F">
            <w:r w:rsidRPr="00B92795">
              <w:t>E-</w:t>
            </w:r>
            <w:r w:rsidR="0068218F">
              <w:t>post:</w:t>
            </w:r>
          </w:p>
        </w:tc>
        <w:tc>
          <w:tcPr>
            <w:tcW w:w="3532" w:type="dxa"/>
          </w:tcPr>
          <w:p w14:paraId="1CF5CEF9" w14:textId="77777777" w:rsidR="00130FD3" w:rsidRDefault="00130FD3" w:rsidP="00F00028"/>
          <w:p w14:paraId="2001F908" w14:textId="14625F7C" w:rsidR="00130FD3" w:rsidRDefault="00130FD3" w:rsidP="00F00028"/>
        </w:tc>
        <w:tc>
          <w:tcPr>
            <w:tcW w:w="236" w:type="dxa"/>
          </w:tcPr>
          <w:p w14:paraId="449DA4DE" w14:textId="77777777" w:rsidR="0068218F" w:rsidRDefault="0068218F" w:rsidP="00F00028"/>
          <w:p w14:paraId="06BB6E6B" w14:textId="42A4E47A" w:rsidR="00130FD3" w:rsidRDefault="00130FD3" w:rsidP="00F00028">
            <w:r w:rsidRPr="00B92795">
              <w:t>E-</w:t>
            </w:r>
            <w:r w:rsidR="0068218F">
              <w:t>post:</w:t>
            </w:r>
          </w:p>
        </w:tc>
        <w:tc>
          <w:tcPr>
            <w:tcW w:w="3998" w:type="dxa"/>
          </w:tcPr>
          <w:p w14:paraId="5F87AF6C" w14:textId="77777777" w:rsidR="00130FD3" w:rsidRDefault="00130FD3" w:rsidP="00F00028"/>
        </w:tc>
      </w:tr>
    </w:tbl>
    <w:p w14:paraId="0E2000F8" w14:textId="77777777" w:rsidR="00F00028" w:rsidRDefault="00F00028" w:rsidP="00F00028"/>
    <w:p w14:paraId="40DD4011" w14:textId="77777777" w:rsidR="0010640C" w:rsidRDefault="0010640C" w:rsidP="00F00028"/>
    <w:p w14:paraId="7CD1D22D" w14:textId="77777777" w:rsidR="00F00028" w:rsidRPr="00B92795" w:rsidRDefault="00F00028" w:rsidP="00F00028">
      <w:pPr>
        <w:pStyle w:val="Overskrift1"/>
      </w:pPr>
      <w:bookmarkStart w:id="1" w:name="_Toc202762638"/>
      <w:r w:rsidRPr="00B92795">
        <w:t>Hva Selgeren skal levere (</w:t>
      </w:r>
      <w:r w:rsidR="00D37C1C">
        <w:t>kontrakts</w:t>
      </w:r>
      <w:r w:rsidRPr="00B92795">
        <w:t>vilkårene pkt. 6.1)</w:t>
      </w:r>
      <w:bookmarkEnd w:id="1"/>
    </w:p>
    <w:p w14:paraId="18790F5F" w14:textId="77777777" w:rsidR="00F00028" w:rsidRPr="00B92795" w:rsidRDefault="00F00028" w:rsidP="00A46F1C">
      <w:pPr>
        <w:pStyle w:val="Overskrift2"/>
      </w:pPr>
      <w:bookmarkStart w:id="2" w:name="_Toc202762639"/>
      <w:r w:rsidRPr="00B92795">
        <w:t>Varer</w:t>
      </w:r>
      <w:bookmarkEnd w:id="2"/>
    </w:p>
    <w:p w14:paraId="774F6F46" w14:textId="6BB6F50A" w:rsidR="00F00028" w:rsidRDefault="00F00028" w:rsidP="00F00028">
      <w:r w:rsidRPr="00B92795">
        <w:t>Leveransen omfatter følgende varer:</w:t>
      </w:r>
    </w:p>
    <w:p w14:paraId="64E374B2" w14:textId="1BA398D3" w:rsidR="00300C21" w:rsidRDefault="00300C21" w:rsidP="00F00028"/>
    <w:p w14:paraId="6E2A9DD5" w14:textId="4957DC00" w:rsidR="00300C21" w:rsidRPr="00B92795" w:rsidRDefault="00300C21" w:rsidP="00F00028">
      <w:r w:rsidRPr="00300C21">
        <w:rPr>
          <w:highlight w:val="yellow"/>
        </w:rPr>
        <w:t>(sett inn tekst)</w:t>
      </w:r>
    </w:p>
    <w:p w14:paraId="3F7FF389" w14:textId="77777777" w:rsidR="00F00028" w:rsidRDefault="00F00028" w:rsidP="00A46F1C">
      <w:pPr>
        <w:pStyle w:val="Overskrift2"/>
      </w:pPr>
      <w:bookmarkStart w:id="3" w:name="_Toc202762640"/>
      <w:r w:rsidRPr="00B92795">
        <w:t>Sideforpliktelser</w:t>
      </w:r>
      <w:bookmarkEnd w:id="3"/>
      <w:r w:rsidRPr="00B92795">
        <w:t xml:space="preserve"> </w:t>
      </w:r>
    </w:p>
    <w:p w14:paraId="4D56AC5C" w14:textId="296449DB" w:rsidR="00F00028" w:rsidRPr="00B92795" w:rsidRDefault="00AD7452" w:rsidP="0010640C">
      <w:pPr>
        <w:spacing w:before="120"/>
      </w:pPr>
      <w:r w:rsidRPr="00B92795">
        <w:t xml:space="preserve">Leveransen omfatter følgende sideforpliktelser: </w:t>
      </w:r>
    </w:p>
    <w:p w14:paraId="75353A06" w14:textId="77777777" w:rsidR="00F00028" w:rsidRPr="00B92795" w:rsidRDefault="00F00028" w:rsidP="00F00028"/>
    <w:p w14:paraId="13AFC9FA" w14:textId="188E8880" w:rsidR="00F00028" w:rsidRDefault="00300C21" w:rsidP="00F00028">
      <w:r w:rsidRPr="00300C21">
        <w:rPr>
          <w:highlight w:val="yellow"/>
        </w:rPr>
        <w:t>(sett inn tekst)</w:t>
      </w:r>
    </w:p>
    <w:p w14:paraId="59E444CD" w14:textId="77777777" w:rsidR="00F00028" w:rsidRDefault="00F00028" w:rsidP="00F00028"/>
    <w:p w14:paraId="3D1A2C23" w14:textId="77777777" w:rsidR="0010640C" w:rsidRPr="00B92795" w:rsidRDefault="0010640C" w:rsidP="00F00028"/>
    <w:p w14:paraId="2530432B" w14:textId="77777777" w:rsidR="00F00028" w:rsidRPr="00B92795" w:rsidRDefault="00F00028" w:rsidP="00F00028">
      <w:pPr>
        <w:pStyle w:val="Overskrift1"/>
      </w:pPr>
      <w:bookmarkStart w:id="4" w:name="_Toc202762641"/>
      <w:r w:rsidRPr="00B92795">
        <w:t>Leveringstid og –sted (</w:t>
      </w:r>
      <w:r w:rsidR="00D37C1C">
        <w:t>kontrakts</w:t>
      </w:r>
      <w:r w:rsidRPr="00B92795">
        <w:t>vilkårene pkt. 6.2.)</w:t>
      </w:r>
      <w:bookmarkEnd w:id="4"/>
    </w:p>
    <w:p w14:paraId="478D822A" w14:textId="77777777" w:rsidR="00F00028" w:rsidRPr="00B92795" w:rsidRDefault="00F00028" w:rsidP="00F00028">
      <w:r w:rsidRPr="00B92795">
        <w:tab/>
      </w:r>
    </w:p>
    <w:p w14:paraId="00E523FA" w14:textId="77777777" w:rsidR="0054160A" w:rsidRDefault="00F00028" w:rsidP="004F5F2A">
      <w:pPr>
        <w:ind w:left="2835" w:hanging="2835"/>
      </w:pPr>
      <w:r w:rsidRPr="00B92795">
        <w:t>Leveringstid</w:t>
      </w:r>
      <w:r w:rsidRPr="00B92795">
        <w:tab/>
      </w:r>
    </w:p>
    <w:p w14:paraId="69D437B6" w14:textId="77777777" w:rsidR="0054160A" w:rsidRDefault="0054160A" w:rsidP="004F5F2A">
      <w:pPr>
        <w:ind w:left="2835" w:hanging="2835"/>
      </w:pPr>
    </w:p>
    <w:p w14:paraId="1AC77248" w14:textId="0E042D63" w:rsidR="00F00028" w:rsidRPr="00A91DBC" w:rsidRDefault="00BE555C" w:rsidP="00A91DBC">
      <w:pPr>
        <w:ind w:left="2835" w:hanging="2835"/>
        <w:rPr>
          <w:highlight w:val="yellow"/>
        </w:rPr>
      </w:pPr>
      <w:r w:rsidRPr="0C35B109">
        <w:rPr>
          <w:highlight w:val="yellow"/>
        </w:rPr>
        <w:t xml:space="preserve">Dato </w:t>
      </w:r>
      <w:r w:rsidR="004E52A6" w:rsidRPr="0C35B109">
        <w:rPr>
          <w:highlight w:val="yellow"/>
        </w:rPr>
        <w:t xml:space="preserve">for hvert kjøretøy i </w:t>
      </w:r>
      <w:r w:rsidR="000F2E8C" w:rsidRPr="0C35B109">
        <w:rPr>
          <w:highlight w:val="yellow"/>
        </w:rPr>
        <w:t xml:space="preserve">tråd med kravet til levering innen </w:t>
      </w:r>
      <w:r w:rsidR="4C9E5792" w:rsidRPr="0C35B109">
        <w:rPr>
          <w:highlight w:val="yellow"/>
        </w:rPr>
        <w:t>15.12</w:t>
      </w:r>
      <w:r w:rsidR="7E27EFB1" w:rsidRPr="0C35B109">
        <w:rPr>
          <w:highlight w:val="yellow"/>
        </w:rPr>
        <w:t>.2026</w:t>
      </w:r>
    </w:p>
    <w:p w14:paraId="7077F2A5" w14:textId="77777777" w:rsidR="00F00028" w:rsidRPr="00B92795" w:rsidRDefault="00F00028" w:rsidP="00F00028"/>
    <w:p w14:paraId="1CD63F72" w14:textId="2EE4D8DC" w:rsidR="00F00028" w:rsidRDefault="00F00028" w:rsidP="0025610D">
      <w:pPr>
        <w:ind w:left="2835" w:hanging="2835"/>
      </w:pPr>
      <w:r w:rsidRPr="00B92795">
        <w:t xml:space="preserve">Leveringsadresse </w:t>
      </w:r>
      <w:r w:rsidRPr="00B92795">
        <w:tab/>
      </w:r>
      <w:r w:rsidRPr="00B92795">
        <w:tab/>
      </w:r>
      <w:r w:rsidR="0028246B" w:rsidRPr="0028246B">
        <w:t>Finnsnes</w:t>
      </w:r>
      <w:r w:rsidR="00300C21">
        <w:t xml:space="preserve"> </w:t>
      </w:r>
    </w:p>
    <w:p w14:paraId="6D7510B8" w14:textId="77777777" w:rsidR="00B26D37" w:rsidRDefault="00B26D37" w:rsidP="0025610D">
      <w:pPr>
        <w:ind w:left="2835" w:hanging="2835"/>
      </w:pPr>
    </w:p>
    <w:p w14:paraId="27176036" w14:textId="77777777" w:rsidR="004E7EDE" w:rsidRPr="00B92795" w:rsidRDefault="004E7EDE" w:rsidP="0025610D">
      <w:pPr>
        <w:ind w:left="2835" w:hanging="2835"/>
      </w:pPr>
    </w:p>
    <w:p w14:paraId="3299196F" w14:textId="77777777" w:rsidR="00F00028" w:rsidRPr="00B92795" w:rsidRDefault="00F00028" w:rsidP="00F00028">
      <w:pPr>
        <w:pStyle w:val="Overskrift1"/>
      </w:pPr>
      <w:bookmarkStart w:id="5" w:name="_Toc202762642"/>
      <w:r w:rsidRPr="00B92795">
        <w:t>Leveringsklausul (</w:t>
      </w:r>
      <w:r w:rsidR="00D37C1C">
        <w:t>kontrakts</w:t>
      </w:r>
      <w:r w:rsidRPr="00B92795">
        <w:t>vilkårene pkt. 6.2.2)</w:t>
      </w:r>
      <w:bookmarkEnd w:id="5"/>
    </w:p>
    <w:p w14:paraId="36717524" w14:textId="77777777" w:rsidR="00F00028" w:rsidRPr="00B92795" w:rsidRDefault="00F00028" w:rsidP="00F00028"/>
    <w:p w14:paraId="0FFF8008" w14:textId="39C76402" w:rsidR="009E5194" w:rsidRDefault="00F00028" w:rsidP="00F00028">
      <w:r w:rsidRPr="00B92795">
        <w:t>Følgen</w:t>
      </w:r>
      <w:r>
        <w:t xml:space="preserve">de leveringsklausul </w:t>
      </w:r>
      <w:r w:rsidR="0092214E">
        <w:t xml:space="preserve">skal benyttes: DDP (INCOTERMS) på den adresse som er angitt </w:t>
      </w:r>
      <w:r w:rsidR="00F9642B">
        <w:t>i pkt. 3</w:t>
      </w:r>
      <w:r w:rsidR="0092214E">
        <w:t>.</w:t>
      </w:r>
    </w:p>
    <w:p w14:paraId="14E62265" w14:textId="77777777" w:rsidR="0010640C" w:rsidRPr="00B92795" w:rsidRDefault="0010640C" w:rsidP="00F00028"/>
    <w:p w14:paraId="72A2D5BD" w14:textId="77777777" w:rsidR="00F00028" w:rsidRPr="00B92795" w:rsidRDefault="00F00028" w:rsidP="00F00028">
      <w:pPr>
        <w:pStyle w:val="Overskrift1"/>
      </w:pPr>
      <w:bookmarkStart w:id="6" w:name="_Toc202762646"/>
      <w:r w:rsidRPr="00B92795">
        <w:t>Dagmulktsatser (</w:t>
      </w:r>
      <w:r w:rsidR="00D37C1C">
        <w:t>kontrakts</w:t>
      </w:r>
      <w:r w:rsidRPr="00B92795">
        <w:t>vilkårene pkt. 9.1.3)</w:t>
      </w:r>
      <w:bookmarkEnd w:id="6"/>
    </w:p>
    <w:p w14:paraId="6BEEB595" w14:textId="77777777" w:rsidR="00F00028" w:rsidRDefault="00F00028" w:rsidP="00F00028"/>
    <w:p w14:paraId="22F8EFFC" w14:textId="74B5A2FC" w:rsidR="00791E3D" w:rsidRPr="00D23904" w:rsidRDefault="007322F7" w:rsidP="00791E3D">
      <w:r w:rsidRPr="00D23904">
        <w:t>Bestemmelsen om dagmul</w:t>
      </w:r>
      <w:r w:rsidR="00BE2189" w:rsidRPr="00D23904">
        <w:t>kt i</w:t>
      </w:r>
      <w:r w:rsidR="0092214E" w:rsidRPr="00D23904">
        <w:t xml:space="preserve"> kontraktsvilkårene pkt. 9.1.3</w:t>
      </w:r>
      <w:r w:rsidR="00BE2189" w:rsidRPr="00D23904">
        <w:t xml:space="preserve"> kommer til anvendelse</w:t>
      </w:r>
      <w:r w:rsidR="00DC6159" w:rsidRPr="00D23904">
        <w:t xml:space="preserve"> ved forsinket levering</w:t>
      </w:r>
      <w:r w:rsidR="00BE2189" w:rsidRPr="00D23904">
        <w:t>.</w:t>
      </w:r>
    </w:p>
    <w:p w14:paraId="3CA35707" w14:textId="77777777" w:rsidR="00746FF7" w:rsidRPr="00D23904" w:rsidRDefault="00746FF7" w:rsidP="00791E3D">
      <w:pPr>
        <w:rPr>
          <w:szCs w:val="24"/>
        </w:rPr>
      </w:pPr>
    </w:p>
    <w:p w14:paraId="3E2F0C57" w14:textId="5EA05FEB" w:rsidR="00791E3D" w:rsidRPr="00791E3D" w:rsidRDefault="00CD59C2" w:rsidP="00791E3D">
      <w:r w:rsidRPr="00D23904">
        <w:rPr>
          <w:szCs w:val="24"/>
        </w:rPr>
        <w:t>Bestemmelsene om for</w:t>
      </w:r>
      <w:r w:rsidR="0088163E" w:rsidRPr="00D23904">
        <w:rPr>
          <w:szCs w:val="24"/>
        </w:rPr>
        <w:t xml:space="preserve">ce </w:t>
      </w:r>
      <w:r w:rsidR="009F39DB" w:rsidRPr="00D23904">
        <w:rPr>
          <w:szCs w:val="24"/>
        </w:rPr>
        <w:t>maj</w:t>
      </w:r>
      <w:r w:rsidR="00B15996" w:rsidRPr="00D23904">
        <w:rPr>
          <w:szCs w:val="24"/>
        </w:rPr>
        <w:t>e</w:t>
      </w:r>
      <w:r w:rsidR="009F39DB" w:rsidRPr="00D23904">
        <w:rPr>
          <w:szCs w:val="24"/>
        </w:rPr>
        <w:t xml:space="preserve">ure kommer ikke til anvendelse hvis </w:t>
      </w:r>
      <w:r w:rsidR="00B15996" w:rsidRPr="00D23904">
        <w:rPr>
          <w:szCs w:val="24"/>
        </w:rPr>
        <w:t>forsinkelsens</w:t>
      </w:r>
      <w:r w:rsidR="009F39DB" w:rsidRPr="00D23904">
        <w:rPr>
          <w:szCs w:val="24"/>
        </w:rPr>
        <w:t xml:space="preserve"> skyldes </w:t>
      </w:r>
      <w:r w:rsidR="00943278" w:rsidRPr="00D23904">
        <w:rPr>
          <w:szCs w:val="24"/>
        </w:rPr>
        <w:t>ting mellom selger og dennes underleverandør</w:t>
      </w:r>
      <w:r w:rsidR="00A058A5" w:rsidRPr="00D23904">
        <w:rPr>
          <w:szCs w:val="24"/>
        </w:rPr>
        <w:t>/produsent</w:t>
      </w:r>
      <w:r w:rsidR="00943278" w:rsidRPr="00D23904">
        <w:rPr>
          <w:szCs w:val="24"/>
        </w:rPr>
        <w:t xml:space="preserve"> </w:t>
      </w:r>
      <w:r w:rsidR="0000549A" w:rsidRPr="00D23904">
        <w:rPr>
          <w:szCs w:val="24"/>
        </w:rPr>
        <w:t xml:space="preserve">som det kunne blitt vurdert </w:t>
      </w:r>
      <w:r w:rsidR="00130E2B" w:rsidRPr="00D23904">
        <w:rPr>
          <w:szCs w:val="24"/>
        </w:rPr>
        <w:t xml:space="preserve">ved kontraktsinngåelse, </w:t>
      </w:r>
      <w:r w:rsidR="00DA0D95" w:rsidRPr="00D23904">
        <w:rPr>
          <w:szCs w:val="24"/>
        </w:rPr>
        <w:t xml:space="preserve">eller </w:t>
      </w:r>
      <w:r w:rsidR="00130E2B" w:rsidRPr="00D23904">
        <w:rPr>
          <w:szCs w:val="24"/>
        </w:rPr>
        <w:t xml:space="preserve">forsinkelser </w:t>
      </w:r>
      <w:r w:rsidR="00DA0D95" w:rsidRPr="00D23904">
        <w:rPr>
          <w:szCs w:val="24"/>
        </w:rPr>
        <w:t>som selgers underleverandør/</w:t>
      </w:r>
      <w:r w:rsidR="00130E2B" w:rsidRPr="00D23904">
        <w:rPr>
          <w:szCs w:val="24"/>
        </w:rPr>
        <w:t xml:space="preserve"> </w:t>
      </w:r>
      <w:r w:rsidR="00DA0D95" w:rsidRPr="00D23904">
        <w:rPr>
          <w:szCs w:val="24"/>
        </w:rPr>
        <w:t xml:space="preserve">produsent </w:t>
      </w:r>
      <w:r w:rsidR="00130E2B" w:rsidRPr="00D23904">
        <w:rPr>
          <w:szCs w:val="24"/>
        </w:rPr>
        <w:t>er herre over.</w:t>
      </w:r>
      <w:r w:rsidR="00130E2B">
        <w:rPr>
          <w:szCs w:val="24"/>
        </w:rPr>
        <w:t xml:space="preserve">  </w:t>
      </w:r>
    </w:p>
    <w:p w14:paraId="68035342" w14:textId="77777777" w:rsidR="00791E3D" w:rsidRPr="00791E3D" w:rsidRDefault="00791E3D" w:rsidP="00791E3D">
      <w:pPr>
        <w:rPr>
          <w:szCs w:val="24"/>
        </w:rPr>
      </w:pPr>
    </w:p>
    <w:p w14:paraId="66065EBA" w14:textId="2DF93DDF" w:rsidR="00811091" w:rsidRPr="00B92795" w:rsidRDefault="00811091" w:rsidP="00F00028"/>
    <w:p w14:paraId="780574E7" w14:textId="77777777" w:rsidR="00F00028" w:rsidRPr="00B92795" w:rsidRDefault="00F00028" w:rsidP="00FF1004">
      <w:pPr>
        <w:pStyle w:val="Overskrift1"/>
        <w:ind w:left="431" w:hanging="431"/>
      </w:pPr>
      <w:bookmarkStart w:id="7" w:name="_Toc202762647"/>
      <w:r w:rsidRPr="00B92795">
        <w:t>Selgers garanti/absolutt reklamasjonsfrist (</w:t>
      </w:r>
      <w:r w:rsidR="00D37C1C">
        <w:t>kontrakts</w:t>
      </w:r>
      <w:r w:rsidRPr="00B92795">
        <w:t>vilkårene pkt. 9.4)</w:t>
      </w:r>
      <w:bookmarkEnd w:id="7"/>
    </w:p>
    <w:p w14:paraId="5C61C990" w14:textId="77777777" w:rsidR="00F00028" w:rsidRPr="00192B1D" w:rsidRDefault="002A47CC" w:rsidP="00A46F1C">
      <w:pPr>
        <w:pStyle w:val="Overskrift2"/>
      </w:pPr>
      <w:r>
        <w:t>G</w:t>
      </w:r>
      <w:r w:rsidR="00F00028" w:rsidRPr="00192B1D">
        <w:t xml:space="preserve">aranti </w:t>
      </w:r>
    </w:p>
    <w:p w14:paraId="1B6D8116" w14:textId="77777777" w:rsidR="005C7F9D" w:rsidRDefault="005C7F9D" w:rsidP="005C7F9D"/>
    <w:p w14:paraId="263F370B" w14:textId="7249FCA0" w:rsidR="00F00028" w:rsidRPr="00B92795" w:rsidRDefault="00F00028" w:rsidP="005C7F9D">
      <w:r w:rsidRPr="00B92795">
        <w:t>For Selgerens garantiansvar gjelder følgende:</w:t>
      </w:r>
    </w:p>
    <w:p w14:paraId="510D5EBB" w14:textId="77777777" w:rsidR="004966DA" w:rsidRDefault="004966DA" w:rsidP="005C7F9D"/>
    <w:p w14:paraId="719088EB" w14:textId="3E5E4B59" w:rsidR="00332E0A" w:rsidRDefault="004966DA" w:rsidP="005C7F9D">
      <w:r>
        <w:t xml:space="preserve">Samtlige biler skal ha nybilgaranti i </w:t>
      </w:r>
      <w:r w:rsidR="007A6735">
        <w:t xml:space="preserve">hele </w:t>
      </w:r>
      <w:r w:rsidR="00FF3154">
        <w:t>leie</w:t>
      </w:r>
      <w:r w:rsidR="007A6735">
        <w:t>perioden (</w:t>
      </w:r>
      <w:r>
        <w:t>4 år</w:t>
      </w:r>
      <w:r w:rsidR="586C32F1">
        <w:t>/100 000km</w:t>
      </w:r>
      <w:r w:rsidR="007A6735">
        <w:t>)</w:t>
      </w:r>
      <w:r w:rsidR="000109F9">
        <w:t>.</w:t>
      </w:r>
      <w:bookmarkStart w:id="8" w:name="_Toc202762648"/>
    </w:p>
    <w:p w14:paraId="260664F6" w14:textId="77777777" w:rsidR="005C7F9D" w:rsidRPr="003D7F19" w:rsidRDefault="005C7F9D" w:rsidP="005C7F9D"/>
    <w:p w14:paraId="6D9370A6" w14:textId="77777777" w:rsidR="00332E0A" w:rsidRPr="003D7F19" w:rsidRDefault="00332E0A" w:rsidP="00332E0A">
      <w:pPr>
        <w:pStyle w:val="Overskrift1"/>
        <w:numPr>
          <w:ilvl w:val="0"/>
          <w:numId w:val="0"/>
        </w:numPr>
        <w:rPr>
          <w:b w:val="0"/>
          <w:sz w:val="24"/>
          <w:szCs w:val="24"/>
        </w:rPr>
      </w:pPr>
    </w:p>
    <w:p w14:paraId="4AEA99EA" w14:textId="25BF08FA" w:rsidR="00F00028" w:rsidRPr="00B92795" w:rsidRDefault="00F00028" w:rsidP="00F00028">
      <w:pPr>
        <w:pStyle w:val="Overskrift1"/>
      </w:pPr>
      <w:r w:rsidRPr="00B92795">
        <w:t xml:space="preserve">Pris og betaling </w:t>
      </w:r>
      <w:bookmarkEnd w:id="8"/>
    </w:p>
    <w:p w14:paraId="251F8D69" w14:textId="2F10E566" w:rsidR="00F00028" w:rsidRPr="00B92795" w:rsidRDefault="00137686" w:rsidP="00A46F1C">
      <w:pPr>
        <w:pStyle w:val="Overskrift2"/>
      </w:pPr>
      <w:r>
        <w:t>Pris</w:t>
      </w:r>
      <w:r w:rsidR="008E77C5">
        <w:t>-</w:t>
      </w:r>
      <w:r>
        <w:t xml:space="preserve"> og fakturering (kontraktsvilkårene pkt. 11.1</w:t>
      </w:r>
      <w:r w:rsidR="008E77C5">
        <w:t xml:space="preserve"> og 11.4</w:t>
      </w:r>
      <w:r>
        <w:t>)</w:t>
      </w:r>
    </w:p>
    <w:p w14:paraId="4680C219" w14:textId="182F992B" w:rsidR="00F00028" w:rsidRPr="00B92795" w:rsidRDefault="001859E7" w:rsidP="005C7F9D">
      <w:pPr>
        <w:spacing w:before="120"/>
      </w:pPr>
      <w:r w:rsidRPr="001859E7">
        <w:rPr>
          <w:highlight w:val="yellow"/>
        </w:rPr>
        <w:t>(Prisene hentes fra leverandørens svardokument)</w:t>
      </w:r>
    </w:p>
    <w:p w14:paraId="54A30176" w14:textId="77777777" w:rsidR="00F00028" w:rsidRPr="00B92795" w:rsidRDefault="00F00028" w:rsidP="00F00028"/>
    <w:p w14:paraId="4DD8BD4E" w14:textId="77777777" w:rsidR="00F00028" w:rsidRPr="009E5194" w:rsidRDefault="00F00028" w:rsidP="00F00028">
      <w:pPr>
        <w:rPr>
          <w:highlight w:val="yellow"/>
        </w:rPr>
      </w:pPr>
    </w:p>
    <w:p w14:paraId="0EE32BAF" w14:textId="77777777" w:rsidR="00F00028" w:rsidRPr="009E5194" w:rsidRDefault="00F00028" w:rsidP="001859E7">
      <w:pPr>
        <w:rPr>
          <w:highlight w:val="yellow"/>
        </w:rPr>
      </w:pPr>
      <w:r w:rsidRPr="009E5194">
        <w:rPr>
          <w:highlight w:val="yellow"/>
        </w:rPr>
        <w:t>Kontraktssummen inkluderer Selgerens nødvendige utgifter i forbindelse med</w:t>
      </w:r>
    </w:p>
    <w:p w14:paraId="3C0FA3F4" w14:textId="611DBCB7" w:rsidR="00F00028" w:rsidRDefault="00824D06" w:rsidP="001859E7">
      <w:r>
        <w:rPr>
          <w:highlight w:val="yellow"/>
        </w:rPr>
        <w:t>k</w:t>
      </w:r>
      <w:r w:rsidR="006420AC">
        <w:rPr>
          <w:highlight w:val="yellow"/>
        </w:rPr>
        <w:t>omplett l</w:t>
      </w:r>
      <w:r w:rsidR="00F00028" w:rsidRPr="009E5194">
        <w:rPr>
          <w:highlight w:val="yellow"/>
        </w:rPr>
        <w:t>everanse</w:t>
      </w:r>
      <w:r w:rsidR="004D4EBF" w:rsidRPr="009E5194">
        <w:rPr>
          <w:highlight w:val="yellow"/>
        </w:rPr>
        <w:t>.</w:t>
      </w:r>
      <w:r w:rsidR="00F00028" w:rsidRPr="00B92795">
        <w:t xml:space="preserve"> </w:t>
      </w:r>
    </w:p>
    <w:p w14:paraId="0FC9E078" w14:textId="77777777" w:rsidR="00BF0ACB" w:rsidRDefault="00BF0ACB" w:rsidP="001859E7"/>
    <w:p w14:paraId="7B4AEBC6" w14:textId="7824AA8A" w:rsidR="00560D6A" w:rsidRDefault="77189EE5" w:rsidP="00560D6A">
      <w:r>
        <w:t>Sp</w:t>
      </w:r>
      <w:r w:rsidR="00560D6A">
        <w:t xml:space="preserve">esifikasjon </w:t>
      </w:r>
      <w:r w:rsidR="69A990F1">
        <w:t>for kjøretøy</w:t>
      </w:r>
      <w:r w:rsidR="00560D6A">
        <w:t xml:space="preserve"> inngår i denne kontrakt som vedlegg 1</w:t>
      </w:r>
    </w:p>
    <w:p w14:paraId="07C570CA" w14:textId="77777777" w:rsidR="008E77C5" w:rsidRDefault="008E77C5" w:rsidP="00560D6A"/>
    <w:p w14:paraId="1D431B5A" w14:textId="6CA3CD3B" w:rsidR="008E77C5" w:rsidRPr="0031262F" w:rsidRDefault="003E2F61" w:rsidP="632ED5F2">
      <w:r>
        <w:t>Oppdragsgiver skal motta</w:t>
      </w:r>
      <w:r w:rsidR="008E77C5" w:rsidRPr="0031262F">
        <w:t xml:space="preserve"> </w:t>
      </w:r>
      <w:r w:rsidR="008845C5">
        <w:t>separ</w:t>
      </w:r>
      <w:r w:rsidR="008A7AA2">
        <w:t>at</w:t>
      </w:r>
      <w:r w:rsidR="008E77C5" w:rsidRPr="0031262F">
        <w:t xml:space="preserve"> faktura pr bil.</w:t>
      </w:r>
      <w:r>
        <w:t xml:space="preserve"> </w:t>
      </w:r>
    </w:p>
    <w:p w14:paraId="377A07D0" w14:textId="4D290385" w:rsidR="00BF2C99" w:rsidRDefault="00F00028" w:rsidP="00A46F1C">
      <w:pPr>
        <w:pStyle w:val="Overskrift2"/>
      </w:pPr>
      <w:bookmarkStart w:id="9" w:name="_Toc202762651"/>
      <w:r w:rsidRPr="00B92795">
        <w:t>Utgifter (</w:t>
      </w:r>
      <w:r w:rsidR="00D37C1C">
        <w:t>kontrakts</w:t>
      </w:r>
      <w:r w:rsidRPr="00B92795">
        <w:t>vilkårene pkt. 6.2.1 og 11.</w:t>
      </w:r>
      <w:r>
        <w:t>3</w:t>
      </w:r>
      <w:r w:rsidRPr="00B92795">
        <w:t>)</w:t>
      </w:r>
      <w:bookmarkEnd w:id="9"/>
    </w:p>
    <w:p w14:paraId="383644FC" w14:textId="77777777" w:rsidR="005C7F9D" w:rsidRDefault="005C7F9D" w:rsidP="005C7F9D"/>
    <w:p w14:paraId="549775BA" w14:textId="606B1A58" w:rsidR="000748C0" w:rsidRDefault="00BF2C99" w:rsidP="007B2776">
      <w:r>
        <w:t xml:space="preserve">Alle utgifter skal være inkludert i tilbudt </w:t>
      </w:r>
      <w:r w:rsidR="00D627C9">
        <w:t>måneds</w:t>
      </w:r>
      <w:r>
        <w:t xml:space="preserve">pris herunder selgers utgifter og reisetid for reiser. Det skal således ikke faktureres noen kostnader utover avtalt </w:t>
      </w:r>
      <w:r w:rsidR="00775A0E">
        <w:t>måneds</w:t>
      </w:r>
      <w:r>
        <w:t>pris.</w:t>
      </w:r>
      <w:r w:rsidR="00E65199" w:rsidRPr="00E65199">
        <w:t xml:space="preserve"> </w:t>
      </w:r>
      <w:r w:rsidR="00E65199">
        <w:t xml:space="preserve">Det aksepteres ikke fakturagebyr utover faktiske kostnader på </w:t>
      </w:r>
      <w:r w:rsidR="00E65199">
        <w:lastRenderedPageBreak/>
        <w:t>tilleggsfaktureringer som f.eks. parkeringsavgifter, bompasseringer eller lignende; hverken fra leverandøren eller dennes underleverandør</w:t>
      </w:r>
      <w:r w:rsidR="00B26D37">
        <w:t>.</w:t>
      </w:r>
    </w:p>
    <w:p w14:paraId="7E713829" w14:textId="77777777" w:rsidR="00B26D37" w:rsidRDefault="00B26D37" w:rsidP="007B2776"/>
    <w:p w14:paraId="4015BF13" w14:textId="63CA44F7" w:rsidR="005C7F9D" w:rsidRDefault="00A21A17" w:rsidP="00A46F1C">
      <w:pPr>
        <w:pStyle w:val="Overskrift2"/>
      </w:pPr>
      <w:r>
        <w:t>Prisregulering</w:t>
      </w:r>
    </w:p>
    <w:p w14:paraId="09056282" w14:textId="77777777" w:rsidR="005C7F9D" w:rsidRDefault="005C7F9D" w:rsidP="005C7F9D"/>
    <w:p w14:paraId="53CE4FA4" w14:textId="3FEBF73C" w:rsidR="004D10EF" w:rsidRDefault="004D10EF" w:rsidP="005C7F9D">
      <w:r w:rsidRPr="00EB6559">
        <w:t xml:space="preserve">Priser reguleres </w:t>
      </w:r>
      <w:r w:rsidR="00897F29" w:rsidRPr="00EB6559">
        <w:t xml:space="preserve">en gang </w:t>
      </w:r>
      <w:r w:rsidRPr="00EB6559">
        <w:t>hvert kvartal (</w:t>
      </w:r>
      <w:r w:rsidR="00B31FE5" w:rsidRPr="00EB6559">
        <w:t xml:space="preserve">leverandørs kvartalsvise </w:t>
      </w:r>
      <w:r w:rsidR="0083245D" w:rsidRPr="00EB6559">
        <w:t xml:space="preserve">dato oppgitt i </w:t>
      </w:r>
      <w:r w:rsidR="2C40E54A" w:rsidRPr="00EB6559">
        <w:t>kravspesifikasjon inntas her</w:t>
      </w:r>
      <w:r w:rsidRPr="00EB6559">
        <w:t>), basert på endring i NIBOR 3-måneders renten, avregnet hver 3. måned (Quarterly average/kvartalsvis gjennomsnitt), Fixing/nominal Rates.</w:t>
      </w:r>
    </w:p>
    <w:p w14:paraId="684EFDEC" w14:textId="77777777" w:rsidR="005C7F9D" w:rsidRDefault="005C7F9D" w:rsidP="005C7F9D"/>
    <w:p w14:paraId="14D9330C" w14:textId="2EA0C269" w:rsidR="004D10EF" w:rsidRDefault="004D10EF" w:rsidP="005C7F9D">
      <w:r w:rsidRPr="00A237CB">
        <w:t>Første prisregulering vil skje ved leveringstidspunktet,</w:t>
      </w:r>
      <w:r>
        <w:t xml:space="preserve"> og månedspris vil da reguleres basert på siste hele kvartals gjennomsnitt. </w:t>
      </w:r>
    </w:p>
    <w:p w14:paraId="0A75B822" w14:textId="77777777" w:rsidR="005C7F9D" w:rsidRDefault="005C7F9D" w:rsidP="005C7F9D"/>
    <w:p w14:paraId="083BB987" w14:textId="6F8485E9" w:rsidR="00AF028E" w:rsidRDefault="0E1550D8" w:rsidP="005C7F9D">
      <w:r>
        <w:t xml:space="preserve">Leverandørens tilbud skal baseres på NIBOR 3-måneders renten, kvartalsvis gjennomsnittlig, fixing/nominal Rates, </w:t>
      </w:r>
      <w:r w:rsidR="4EE79A77">
        <w:t xml:space="preserve">pr. </w:t>
      </w:r>
      <w:r w:rsidR="00B370B3">
        <w:t>1</w:t>
      </w:r>
      <w:r w:rsidR="4EE79A77">
        <w:t>. kvartal 202</w:t>
      </w:r>
      <w:r w:rsidR="00B370B3">
        <w:t xml:space="preserve">6 </w:t>
      </w:r>
      <w:r w:rsidR="4EE79A77">
        <w:t>(202</w:t>
      </w:r>
      <w:r w:rsidR="00B370B3">
        <w:t>6-1</w:t>
      </w:r>
      <w:r w:rsidR="4EE79A77">
        <w:t xml:space="preserve">) som var </w:t>
      </w:r>
      <w:r w:rsidR="0455A305">
        <w:t>4</w:t>
      </w:r>
      <w:r w:rsidR="4EE79A77">
        <w:t>,</w:t>
      </w:r>
      <w:r w:rsidR="2A33F049">
        <w:t>18</w:t>
      </w:r>
      <w:r w:rsidR="4EE79A77">
        <w:t xml:space="preserve"> %.</w:t>
      </w:r>
    </w:p>
    <w:p w14:paraId="3726894E" w14:textId="77777777" w:rsidR="005C7F9D" w:rsidRDefault="005C7F9D" w:rsidP="005C7F9D"/>
    <w:p w14:paraId="357A0509" w14:textId="5CF83F77" w:rsidR="002005EA" w:rsidRPr="002005EA" w:rsidRDefault="00AF028E" w:rsidP="005C7F9D">
      <w:pPr>
        <w:rPr>
          <w:rStyle w:val="Hyperkobling"/>
          <w:color w:val="auto"/>
          <w:u w:val="none"/>
        </w:rPr>
      </w:pPr>
      <w:r>
        <w:t xml:space="preserve">Se </w:t>
      </w:r>
      <w:hyperlink r:id="rId11" w:history="1">
        <w:r w:rsidR="002005EA" w:rsidRPr="00F708E4">
          <w:rPr>
            <w:rStyle w:val="Hyperkobling"/>
          </w:rPr>
          <w:t>www.nore-benchmarks.com</w:t>
        </w:r>
      </w:hyperlink>
    </w:p>
    <w:p w14:paraId="7B94F2FD" w14:textId="77777777" w:rsidR="005C7F9D" w:rsidRDefault="005C7F9D" w:rsidP="005C7F9D"/>
    <w:p w14:paraId="24CC5A45" w14:textId="5A9CD215" w:rsidR="00974D8B" w:rsidRDefault="00294E77" w:rsidP="005C7F9D">
      <w:r w:rsidRPr="00294E77">
        <w:t>Leverandørens priser kan også endres i den utstrekning regler eller vedtak for offentlige avgifter endres med virkning for Leverandørens vederlag eller kostnader. Leverandøren skal i et slikt tilfelle varsle Kunden om dette. Prisendringene må dokumenters og gjelder fra Kundens mottak av varsel om prisendringene.</w:t>
      </w:r>
    </w:p>
    <w:p w14:paraId="1348D380" w14:textId="6C4317C1" w:rsidR="00F00028" w:rsidRDefault="00F00028" w:rsidP="00A46F1C">
      <w:pPr>
        <w:pStyle w:val="Overskrift2"/>
      </w:pPr>
      <w:r>
        <w:t>Krav om elektronisk faktura (EHF) (</w:t>
      </w:r>
      <w:r w:rsidR="00D37C1C">
        <w:t>kontrakts</w:t>
      </w:r>
      <w:r>
        <w:t>vilkårene pkt. 11.4)</w:t>
      </w:r>
    </w:p>
    <w:p w14:paraId="6BE68F58" w14:textId="77777777" w:rsidR="00F00028" w:rsidRDefault="00F00028" w:rsidP="00F00028">
      <w:pPr>
        <w:rPr>
          <w:i/>
        </w:rPr>
      </w:pPr>
    </w:p>
    <w:p w14:paraId="07160581" w14:textId="4EA26085" w:rsidR="00F00028" w:rsidRPr="00F00028" w:rsidRDefault="000F396D" w:rsidP="005C7F9D">
      <w:pPr>
        <w:pStyle w:val="NormalWeb"/>
        <w:spacing w:after="0"/>
      </w:pPr>
      <w:r>
        <w:t>Senja</w:t>
      </w:r>
      <w:r w:rsidR="00F00028" w:rsidRPr="00F00028">
        <w:t xml:space="preserve"> kommune, som kommunal virksomhet, er pålagt å kreve elektronisk faktura og kreditnota på </w:t>
      </w:r>
      <w:r w:rsidR="00D37C1C">
        <w:t>kontrakts</w:t>
      </w:r>
      <w:r w:rsidR="00F00028" w:rsidRPr="00F00028">
        <w:t xml:space="preserve"> format, EHF-faktura. </w:t>
      </w:r>
      <w:r w:rsidR="00BF2C99" w:rsidRPr="00F00028">
        <w:t xml:space="preserve"> </w:t>
      </w:r>
      <w:r>
        <w:t>Faktura skal oversendes via EHF til org.nr: 921 369</w:t>
      </w:r>
      <w:r w:rsidR="005C7F9D">
        <w:t> </w:t>
      </w:r>
      <w:r>
        <w:t>417</w:t>
      </w:r>
    </w:p>
    <w:p w14:paraId="4318B997" w14:textId="77777777" w:rsidR="00F00028" w:rsidRDefault="00F00028" w:rsidP="00F00028"/>
    <w:p w14:paraId="14F71674" w14:textId="77777777" w:rsidR="005C7F9D" w:rsidRPr="00B92795" w:rsidRDefault="005C7F9D" w:rsidP="00F00028"/>
    <w:p w14:paraId="2694A535" w14:textId="77777777" w:rsidR="00F00028" w:rsidRPr="00B92795" w:rsidRDefault="00F00028" w:rsidP="00F00028">
      <w:pPr>
        <w:pStyle w:val="Overskrift1"/>
      </w:pPr>
      <w:bookmarkStart w:id="10" w:name="_Toc202762656"/>
      <w:r w:rsidRPr="00B92795">
        <w:t>Eventuelle andre bestemmelser for leveransen</w:t>
      </w:r>
      <w:bookmarkEnd w:id="10"/>
      <w:r w:rsidRPr="00B92795">
        <w:t xml:space="preserve"> </w:t>
      </w:r>
    </w:p>
    <w:p w14:paraId="60BFEAAA" w14:textId="78BE4B98" w:rsidR="00FF3154" w:rsidRDefault="00F00028">
      <w:pPr>
        <w:rPr>
          <w:i/>
        </w:rPr>
      </w:pPr>
      <w:r w:rsidRPr="00AF324E">
        <w:rPr>
          <w:i/>
        </w:rPr>
        <w:t>(I det følgende settes inn særskilte kontraktsbestemmelser som ikke fremgår av de generelle vilkårene)</w:t>
      </w:r>
    </w:p>
    <w:p w14:paraId="51B3AFE9" w14:textId="77777777" w:rsidR="00130C63" w:rsidRPr="009F2DDC" w:rsidRDefault="00130C63" w:rsidP="00F00028">
      <w:pPr>
        <w:rPr>
          <w:i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30C63" w14:paraId="73E7811B" w14:textId="77777777" w:rsidTr="632ED5F2">
        <w:tc>
          <w:tcPr>
            <w:tcW w:w="8494" w:type="dxa"/>
          </w:tcPr>
          <w:p w14:paraId="62590D39" w14:textId="77777777" w:rsidR="00E72C04" w:rsidRDefault="0064206F" w:rsidP="00F00028">
            <w:r>
              <w:t xml:space="preserve">8.1 </w:t>
            </w:r>
          </w:p>
          <w:p w14:paraId="2004D18B" w14:textId="44B0A5B8" w:rsidR="00130C63" w:rsidRDefault="00B370B3" w:rsidP="00F00028">
            <w:r>
              <w:t>Bilen</w:t>
            </w:r>
            <w:r w:rsidR="3A70385B">
              <w:t xml:space="preserve"> skal leveres Finnsnes</w:t>
            </w:r>
            <w:r w:rsidR="5438BA51">
              <w:t xml:space="preserve"> ved le</w:t>
            </w:r>
            <w:r w:rsidR="61331ED1">
              <w:t>ieperiodens start</w:t>
            </w:r>
            <w:r w:rsidR="5438BA51">
              <w:t>, og leverandør skal ved l</w:t>
            </w:r>
            <w:r w:rsidR="51FA4FCB">
              <w:t>eiep</w:t>
            </w:r>
            <w:r w:rsidR="5438BA51">
              <w:t>eriodens utløp s</w:t>
            </w:r>
            <w:r w:rsidR="79F90784">
              <w:t xml:space="preserve">elv besørge henting av bilen på Finnsnes. </w:t>
            </w:r>
          </w:p>
        </w:tc>
      </w:tr>
      <w:tr w:rsidR="09E75670" w14:paraId="40B6A030" w14:textId="77777777" w:rsidTr="09E75670">
        <w:trPr>
          <w:trHeight w:val="300"/>
        </w:trPr>
        <w:tc>
          <w:tcPr>
            <w:tcW w:w="8494" w:type="dxa"/>
          </w:tcPr>
          <w:p w14:paraId="3269206D" w14:textId="5E105DB8" w:rsidR="483B41D7" w:rsidRDefault="483B41D7">
            <w:r>
              <w:t>8.</w:t>
            </w:r>
            <w:r w:rsidR="0091746D">
              <w:t>2</w:t>
            </w:r>
            <w:r>
              <w:t xml:space="preserve"> </w:t>
            </w:r>
          </w:p>
          <w:p w14:paraId="53F93A51" w14:textId="450000BA" w:rsidR="483B41D7" w:rsidRDefault="483B41D7">
            <w:r>
              <w:t xml:space="preserve">Bilen skal leveres </w:t>
            </w:r>
            <w:r w:rsidR="0091746D">
              <w:t>med oppladet batteri</w:t>
            </w:r>
          </w:p>
          <w:p w14:paraId="48473ACF" w14:textId="6936C859" w:rsidR="09E75670" w:rsidRDefault="09E75670" w:rsidP="09E75670"/>
        </w:tc>
      </w:tr>
      <w:tr w:rsidR="09E75670" w14:paraId="2B1BEEF0" w14:textId="77777777" w:rsidTr="09E75670">
        <w:trPr>
          <w:trHeight w:val="300"/>
        </w:trPr>
        <w:tc>
          <w:tcPr>
            <w:tcW w:w="8494" w:type="dxa"/>
          </w:tcPr>
          <w:p w14:paraId="3705231E" w14:textId="7559B5A7" w:rsidR="09E75670" w:rsidRDefault="09E75670" w:rsidP="09E75670"/>
        </w:tc>
      </w:tr>
      <w:tr w:rsidR="09E75670" w14:paraId="3E655E86" w14:textId="77777777" w:rsidTr="09E75670">
        <w:trPr>
          <w:trHeight w:val="300"/>
        </w:trPr>
        <w:tc>
          <w:tcPr>
            <w:tcW w:w="8494" w:type="dxa"/>
          </w:tcPr>
          <w:p w14:paraId="226E97BB" w14:textId="24E60BD3" w:rsidR="09E75670" w:rsidRDefault="09E75670" w:rsidP="09E75670"/>
        </w:tc>
      </w:tr>
    </w:tbl>
    <w:p w14:paraId="0F39BB02" w14:textId="77777777" w:rsidR="00F00028" w:rsidRPr="00B92795" w:rsidRDefault="00F00028" w:rsidP="00F00028"/>
    <w:p w14:paraId="34C7F3C6" w14:textId="77777777" w:rsidR="00F00028" w:rsidRDefault="00F00028" w:rsidP="00F00028">
      <w:pPr>
        <w:jc w:val="center"/>
      </w:pPr>
      <w:r w:rsidRPr="00B92795">
        <w:t>******************</w:t>
      </w:r>
    </w:p>
    <w:p w14:paraId="14D4655E" w14:textId="77777777" w:rsidR="00075689" w:rsidRDefault="00075689" w:rsidP="00F00028"/>
    <w:p w14:paraId="75CA3299" w14:textId="77777777" w:rsidR="00075689" w:rsidRDefault="00075689" w:rsidP="00F00028"/>
    <w:p w14:paraId="1DA59567" w14:textId="334193A7" w:rsidR="00F00028" w:rsidRPr="00B92795" w:rsidRDefault="00F00028" w:rsidP="00F00028">
      <w:r w:rsidRPr="00B92795">
        <w:lastRenderedPageBreak/>
        <w:t xml:space="preserve">Dette kontraktsdokumentet med bilag er utferdiget i to eksemplarer, hvorav partene beholder hvert sitt. </w:t>
      </w:r>
    </w:p>
    <w:p w14:paraId="74615D5E" w14:textId="77777777" w:rsidR="00F00028" w:rsidRPr="00B92795" w:rsidRDefault="00F00028" w:rsidP="00F00028"/>
    <w:p w14:paraId="5647CDE4" w14:textId="77777777" w:rsidR="00F00028" w:rsidRPr="00B92795" w:rsidRDefault="00F00028" w:rsidP="00F00028">
      <w:r w:rsidRPr="00B92795">
        <w:t>……………….den ……………….</w:t>
      </w:r>
      <w:r w:rsidRPr="00B92795">
        <w:tab/>
        <w:t xml:space="preserve"> </w:t>
      </w:r>
      <w:r w:rsidRPr="00B92795">
        <w:tab/>
      </w:r>
      <w:r w:rsidRPr="00B92795">
        <w:tab/>
        <w:t>……………….den ……………….</w:t>
      </w:r>
    </w:p>
    <w:p w14:paraId="1BB28FA7" w14:textId="77777777" w:rsidR="00F00028" w:rsidRDefault="00F00028" w:rsidP="00F00028"/>
    <w:p w14:paraId="2C3DBBC2" w14:textId="77777777" w:rsidR="00F00028" w:rsidRPr="00B92795" w:rsidRDefault="00F00028" w:rsidP="00F00028"/>
    <w:p w14:paraId="5758BCE5" w14:textId="77777777" w:rsidR="00F00028" w:rsidRPr="00B92795" w:rsidRDefault="00F00028" w:rsidP="00F00028">
      <w:r w:rsidRPr="00B92795">
        <w:t>..........................................………..</w:t>
      </w:r>
      <w:r w:rsidRPr="00B92795">
        <w:tab/>
      </w:r>
      <w:r w:rsidRPr="00B92795">
        <w:tab/>
      </w:r>
      <w:r w:rsidRPr="00B92795">
        <w:tab/>
        <w:t>.........................................…………</w:t>
      </w:r>
    </w:p>
    <w:p w14:paraId="57469CDC" w14:textId="0EF2B4FE" w:rsidR="002C3CE9" w:rsidRPr="00F00028" w:rsidRDefault="00F00028" w:rsidP="00F00028">
      <w:r w:rsidRPr="00B92795">
        <w:t xml:space="preserve">       Kjøperen</w:t>
      </w:r>
      <w:r w:rsidRPr="00B92795">
        <w:tab/>
      </w:r>
      <w:r w:rsidRPr="00B92795">
        <w:tab/>
      </w:r>
      <w:r w:rsidRPr="00B92795">
        <w:tab/>
      </w:r>
      <w:r w:rsidRPr="00B92795">
        <w:tab/>
      </w:r>
      <w:r w:rsidRPr="00B92795">
        <w:tab/>
      </w:r>
      <w:r w:rsidRPr="00B92795">
        <w:tab/>
        <w:t xml:space="preserve">          Selgeren</w:t>
      </w:r>
    </w:p>
    <w:sectPr w:rsidR="002C3CE9" w:rsidRPr="00F00028" w:rsidSect="00B26D3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1701" w:bottom="1418" w:left="1701" w:header="624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228EA" w14:textId="77777777" w:rsidR="00A144F1" w:rsidRDefault="00A144F1" w:rsidP="003C3E48">
      <w:r>
        <w:separator/>
      </w:r>
    </w:p>
  </w:endnote>
  <w:endnote w:type="continuationSeparator" w:id="0">
    <w:p w14:paraId="19A83181" w14:textId="77777777" w:rsidR="00A144F1" w:rsidRDefault="00A144F1" w:rsidP="003C3E48">
      <w:r>
        <w:continuationSeparator/>
      </w:r>
    </w:p>
  </w:endnote>
  <w:endnote w:type="continuationNotice" w:id="1">
    <w:p w14:paraId="1A30595D" w14:textId="77777777" w:rsidR="00A144F1" w:rsidRDefault="00A14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BD467" w14:textId="77777777" w:rsidR="008817E7" w:rsidRDefault="008817E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4622"/>
      <w:docPartObj>
        <w:docPartGallery w:val="Page Numbers (Bottom of Page)"/>
        <w:docPartUnique/>
      </w:docPartObj>
    </w:sdtPr>
    <w:sdtEndPr/>
    <w:sdtContent>
      <w:tbl>
        <w:tblPr>
          <w:tblW w:w="9064" w:type="dxa"/>
          <w:tblBorders>
            <w:top w:val="single" w:sz="4" w:space="0" w:color="000000"/>
          </w:tblBorders>
          <w:tblLayout w:type="fixed"/>
          <w:tblLook w:val="04A0" w:firstRow="1" w:lastRow="0" w:firstColumn="1" w:lastColumn="0" w:noHBand="0" w:noVBand="1"/>
        </w:tblPr>
        <w:tblGrid>
          <w:gridCol w:w="1857"/>
          <w:gridCol w:w="1653"/>
          <w:gridCol w:w="1985"/>
          <w:gridCol w:w="1857"/>
          <w:gridCol w:w="1261"/>
          <w:gridCol w:w="451"/>
        </w:tblGrid>
        <w:tr w:rsidR="00395A4D" w:rsidRPr="00990760" w14:paraId="7032070E" w14:textId="77777777" w:rsidTr="31B0C096">
          <w:trPr>
            <w:gridAfter w:val="1"/>
            <w:wAfter w:w="451" w:type="dxa"/>
            <w:trHeight w:val="127"/>
          </w:trPr>
          <w:tc>
            <w:tcPr>
              <w:tcW w:w="1857" w:type="dxa"/>
            </w:tcPr>
            <w:p w14:paraId="1C311BBC" w14:textId="77777777" w:rsidR="00395A4D" w:rsidRPr="00990760" w:rsidRDefault="00395A4D" w:rsidP="00193C7D">
              <w:pPr>
                <w:pStyle w:val="Bunntekst"/>
                <w:tabs>
                  <w:tab w:val="clear" w:pos="9072"/>
                  <w:tab w:val="right" w:pos="8505"/>
                </w:tabs>
                <w:rPr>
                  <w:rFonts w:ascii="Arial" w:hAnsi="Arial" w:cs="Arial"/>
                  <w:b/>
                  <w:sz w:val="14"/>
                  <w:szCs w:val="14"/>
                </w:rPr>
              </w:pPr>
            </w:p>
          </w:tc>
          <w:tc>
            <w:tcPr>
              <w:tcW w:w="1653" w:type="dxa"/>
            </w:tcPr>
            <w:p w14:paraId="2301C6AD" w14:textId="77777777" w:rsidR="00395A4D" w:rsidRPr="00990760" w:rsidRDefault="00395A4D" w:rsidP="00DB0B56">
              <w:pPr>
                <w:pStyle w:val="Bunntekst"/>
                <w:rPr>
                  <w:rFonts w:ascii="Arial" w:hAnsi="Arial" w:cs="Arial"/>
                  <w:sz w:val="14"/>
                  <w:szCs w:val="14"/>
                </w:rPr>
              </w:pPr>
            </w:p>
          </w:tc>
          <w:tc>
            <w:tcPr>
              <w:tcW w:w="1985" w:type="dxa"/>
            </w:tcPr>
            <w:p w14:paraId="162FAA59" w14:textId="77777777" w:rsidR="00395A4D" w:rsidRPr="00990760" w:rsidRDefault="00395A4D" w:rsidP="00DB0B56">
              <w:pPr>
                <w:pStyle w:val="Bunntekst"/>
                <w:ind w:left="318"/>
                <w:rPr>
                  <w:rFonts w:ascii="Arial" w:hAnsi="Arial" w:cs="Arial"/>
                  <w:b/>
                  <w:sz w:val="14"/>
                  <w:szCs w:val="14"/>
                </w:rPr>
              </w:pPr>
            </w:p>
          </w:tc>
          <w:tc>
            <w:tcPr>
              <w:tcW w:w="1857" w:type="dxa"/>
            </w:tcPr>
            <w:p w14:paraId="3DA6E775" w14:textId="77777777" w:rsidR="00395A4D" w:rsidRPr="00990760" w:rsidRDefault="00395A4D" w:rsidP="00DB0B56">
              <w:pPr>
                <w:pStyle w:val="Bunntekst"/>
                <w:ind w:left="587"/>
                <w:rPr>
                  <w:rFonts w:ascii="Arial" w:hAnsi="Arial" w:cs="Arial"/>
                  <w:sz w:val="14"/>
                  <w:szCs w:val="14"/>
                </w:rPr>
              </w:pPr>
            </w:p>
          </w:tc>
          <w:tc>
            <w:tcPr>
              <w:tcW w:w="1261" w:type="dxa"/>
            </w:tcPr>
            <w:p w14:paraId="470A4626" w14:textId="77777777" w:rsidR="00395A4D" w:rsidRPr="00114B79" w:rsidRDefault="00395A4D" w:rsidP="00DB0B56">
              <w:pPr>
                <w:pStyle w:val="Bunntekst"/>
                <w:ind w:left="587"/>
                <w:rPr>
                  <w:rFonts w:ascii="Arial" w:hAnsi="Arial" w:cs="Arial"/>
                  <w:sz w:val="8"/>
                  <w:szCs w:val="8"/>
                </w:rPr>
              </w:pPr>
            </w:p>
          </w:tc>
        </w:tr>
        <w:tr w:rsidR="00395A4D" w:rsidRPr="00990760" w14:paraId="5F8DF7FD" w14:textId="77777777" w:rsidTr="31B0C096">
          <w:tc>
            <w:tcPr>
              <w:tcW w:w="9064" w:type="dxa"/>
              <w:gridSpan w:val="6"/>
            </w:tcPr>
            <w:p w14:paraId="4A458977" w14:textId="77777777" w:rsidR="00395A4D" w:rsidRPr="00AC0D1E" w:rsidRDefault="00F85430" w:rsidP="003C702C">
              <w:pPr>
                <w:pStyle w:val="Bunntekst"/>
                <w:numPr>
                  <w:ilvl w:val="0"/>
                  <w:numId w:val="6"/>
                </w:numPr>
                <w:ind w:right="373"/>
                <w:jc w:val="right"/>
                <w:rPr>
                  <w:rFonts w:ascii="Arial" w:hAnsi="Arial" w:cs="Arial"/>
                  <w:color w:val="0A0A0A"/>
                  <w:sz w:val="20"/>
                </w:rPr>
              </w:pPr>
              <w:r w:rsidRPr="00AC0D1E">
                <w:rPr>
                  <w:rFonts w:ascii="Arial" w:hAnsi="Arial" w:cs="Arial"/>
                  <w:color w:val="0A0A0A"/>
                  <w:sz w:val="20"/>
                </w:rPr>
                <w:fldChar w:fldCharType="begin"/>
              </w:r>
              <w:r w:rsidR="00395A4D" w:rsidRPr="00AC0D1E">
                <w:rPr>
                  <w:rFonts w:ascii="Arial" w:hAnsi="Arial" w:cs="Arial"/>
                  <w:color w:val="0A0A0A"/>
                  <w:sz w:val="20"/>
                </w:rPr>
                <w:instrText xml:space="preserve"> PAGE   \* MERGEFORMAT </w:instrText>
              </w:r>
              <w:r w:rsidRPr="00AC0D1E">
                <w:rPr>
                  <w:rFonts w:ascii="Arial" w:hAnsi="Arial" w:cs="Arial"/>
                  <w:color w:val="0A0A0A"/>
                  <w:sz w:val="20"/>
                </w:rPr>
                <w:fldChar w:fldCharType="separate"/>
              </w:r>
              <w:r w:rsidR="002C3CE9" w:rsidRPr="00AC0D1E">
                <w:rPr>
                  <w:rFonts w:ascii="Arial" w:hAnsi="Arial" w:cs="Arial"/>
                  <w:noProof/>
                  <w:color w:val="0A0A0A"/>
                  <w:sz w:val="20"/>
                </w:rPr>
                <w:t>2</w:t>
              </w:r>
              <w:r w:rsidRPr="00AC0D1E">
                <w:rPr>
                  <w:rFonts w:ascii="Arial" w:hAnsi="Arial" w:cs="Arial"/>
                  <w:color w:val="0A0A0A"/>
                  <w:sz w:val="20"/>
                </w:rPr>
                <w:fldChar w:fldCharType="end"/>
              </w:r>
            </w:p>
            <w:p w14:paraId="3F2D0B1C" w14:textId="13EBB6D8" w:rsidR="7EB8C217" w:rsidRDefault="31B0C096" w:rsidP="31B0C096">
              <w:pPr>
                <w:pStyle w:val="Bunntekst"/>
                <w:numPr>
                  <w:ilvl w:val="0"/>
                  <w:numId w:val="6"/>
                </w:numPr>
                <w:pBdr>
                  <w:top w:val="single" w:sz="4" w:space="1" w:color="000000"/>
                </w:pBdr>
              </w:pPr>
              <w:r>
                <w:t>Senja kommune</w:t>
              </w:r>
              <w:r w:rsidR="7EB8C217">
                <w:tab/>
              </w:r>
              <w:r>
                <w:t xml:space="preserve">                                                                                   2026/</w:t>
              </w:r>
              <w:r w:rsidR="008311EE">
                <w:t>5166</w:t>
              </w:r>
            </w:p>
            <w:p w14:paraId="08CFE25F" w14:textId="77777777" w:rsidR="00AC0D1E" w:rsidRPr="005365B2" w:rsidRDefault="00AC0D1E" w:rsidP="005365B2">
              <w:pPr>
                <w:pStyle w:val="Bunntekst"/>
                <w:ind w:left="290" w:right="373"/>
                <w:jc w:val="right"/>
                <w:rPr>
                  <w:rFonts w:ascii="Arial" w:hAnsi="Arial" w:cs="Arial"/>
                  <w:color w:val="0A0A0A"/>
                  <w:sz w:val="14"/>
                  <w:szCs w:val="14"/>
                </w:rPr>
              </w:pPr>
            </w:p>
            <w:p w14:paraId="68B76AED" w14:textId="77777777" w:rsidR="00395A4D" w:rsidRPr="00990760" w:rsidRDefault="00395A4D" w:rsidP="005365B2">
              <w:pPr>
                <w:pStyle w:val="Bunntekst"/>
                <w:ind w:left="290" w:right="373"/>
                <w:jc w:val="right"/>
                <w:rPr>
                  <w:rFonts w:ascii="Arial" w:hAnsi="Arial" w:cs="Arial"/>
                  <w:sz w:val="14"/>
                  <w:szCs w:val="14"/>
                </w:rPr>
              </w:pPr>
            </w:p>
          </w:tc>
        </w:tr>
      </w:tbl>
      <w:p w14:paraId="646F8258" w14:textId="77777777" w:rsidR="00395A4D" w:rsidRDefault="00A144F1" w:rsidP="002D272C">
        <w:pPr>
          <w:pStyle w:val="Bunntekst"/>
          <w:jc w:val="right"/>
        </w:pPr>
      </w:p>
    </w:sdtContent>
  </w:sdt>
  <w:p w14:paraId="24E85737" w14:textId="77777777" w:rsidR="00395A4D" w:rsidRPr="003C3E48" w:rsidRDefault="00395A4D">
    <w:pPr>
      <w:pStyle w:val="Bunntekst"/>
      <w:rPr>
        <w:rFonts w:ascii="Arial" w:hAnsi="Arial" w:cs="Arial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D2DCE" w14:textId="77777777" w:rsidR="00AC0D1E" w:rsidRDefault="00AC0D1E">
    <w:pPr>
      <w:pStyle w:val="Bunntekst"/>
      <w:jc w:val="right"/>
    </w:pPr>
    <w:r>
      <w:rPr>
        <w:color w:val="4F81BD" w:themeColor="accent1"/>
        <w:sz w:val="20"/>
      </w:rPr>
      <w:t xml:space="preserve">side </w:t>
    </w:r>
    <w:r>
      <w:rPr>
        <w:color w:val="4F81BD" w:themeColor="accent1"/>
        <w:sz w:val="20"/>
      </w:rPr>
      <w:fldChar w:fldCharType="begin"/>
    </w:r>
    <w:r>
      <w:rPr>
        <w:color w:val="4F81BD" w:themeColor="accent1"/>
        <w:sz w:val="20"/>
      </w:rPr>
      <w:instrText>PAGE  \* Arabic</w:instrText>
    </w:r>
    <w:r>
      <w:rPr>
        <w:color w:val="4F81BD" w:themeColor="accent1"/>
        <w:sz w:val="20"/>
      </w:rPr>
      <w:fldChar w:fldCharType="separate"/>
    </w:r>
    <w:r>
      <w:rPr>
        <w:color w:val="4F81BD" w:themeColor="accent1"/>
        <w:sz w:val="20"/>
      </w:rPr>
      <w:t>1</w:t>
    </w:r>
    <w:r>
      <w:rPr>
        <w:color w:val="4F81BD" w:themeColor="accent1"/>
        <w:sz w:val="20"/>
      </w:rPr>
      <w:fldChar w:fldCharType="end"/>
    </w:r>
  </w:p>
  <w:p w14:paraId="553BF43C" w14:textId="77777777" w:rsidR="00395A4D" w:rsidRPr="00DB0B56" w:rsidRDefault="00395A4D" w:rsidP="00DB0B56">
    <w:pPr>
      <w:pStyle w:val="Bunntekst"/>
      <w:tabs>
        <w:tab w:val="clear" w:pos="4536"/>
        <w:tab w:val="left" w:pos="1843"/>
        <w:tab w:val="left" w:pos="2552"/>
        <w:tab w:val="left" w:pos="4395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CF894" w14:textId="77777777" w:rsidR="00A144F1" w:rsidRDefault="00A144F1" w:rsidP="003C3E48">
      <w:r>
        <w:separator/>
      </w:r>
    </w:p>
  </w:footnote>
  <w:footnote w:type="continuationSeparator" w:id="0">
    <w:p w14:paraId="4A5F9EC2" w14:textId="77777777" w:rsidR="00A144F1" w:rsidRDefault="00A144F1" w:rsidP="003C3E48">
      <w:r>
        <w:continuationSeparator/>
      </w:r>
    </w:p>
  </w:footnote>
  <w:footnote w:type="continuationNotice" w:id="1">
    <w:p w14:paraId="119EB8E5" w14:textId="77777777" w:rsidR="00A144F1" w:rsidRDefault="00A144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FACB5" w14:textId="77777777" w:rsidR="008817E7" w:rsidRDefault="008817E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632ED5F2" w14:paraId="485745D4" w14:textId="77777777" w:rsidTr="632ED5F2">
      <w:trPr>
        <w:trHeight w:val="300"/>
      </w:trPr>
      <w:tc>
        <w:tcPr>
          <w:tcW w:w="2830" w:type="dxa"/>
        </w:tcPr>
        <w:p w14:paraId="72B24954" w14:textId="57504ADB" w:rsidR="632ED5F2" w:rsidRDefault="632ED5F2" w:rsidP="632ED5F2">
          <w:pPr>
            <w:pStyle w:val="Topptekst"/>
            <w:ind w:left="-115"/>
          </w:pPr>
        </w:p>
      </w:tc>
      <w:tc>
        <w:tcPr>
          <w:tcW w:w="2830" w:type="dxa"/>
        </w:tcPr>
        <w:p w14:paraId="55173A89" w14:textId="02A8C823" w:rsidR="632ED5F2" w:rsidRDefault="632ED5F2" w:rsidP="632ED5F2">
          <w:pPr>
            <w:pStyle w:val="Topptekst"/>
            <w:jc w:val="center"/>
          </w:pPr>
        </w:p>
      </w:tc>
      <w:tc>
        <w:tcPr>
          <w:tcW w:w="2830" w:type="dxa"/>
        </w:tcPr>
        <w:p w14:paraId="7AEEC8DC" w14:textId="128F69FD" w:rsidR="632ED5F2" w:rsidRDefault="632ED5F2" w:rsidP="632ED5F2">
          <w:pPr>
            <w:pStyle w:val="Topptekst"/>
            <w:ind w:right="-115"/>
            <w:jc w:val="right"/>
          </w:pPr>
        </w:p>
      </w:tc>
    </w:tr>
  </w:tbl>
  <w:p w14:paraId="1666CF1E" w14:textId="064C6124" w:rsidR="632ED5F2" w:rsidRDefault="632ED5F2" w:rsidP="632ED5F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6B29" w14:textId="209F941B" w:rsidR="00F00028" w:rsidRPr="000F396D" w:rsidRDefault="000F396D" w:rsidP="000F396D">
    <w:pPr>
      <w:pStyle w:val="Topptekst"/>
    </w:pPr>
    <w:r>
      <w:rPr>
        <w:noProof/>
      </w:rPr>
      <w:drawing>
        <wp:inline distT="0" distB="0" distL="0" distR="0" wp14:anchorId="25019AE4" wp14:editId="499FD074">
          <wp:extent cx="1058487" cy="377077"/>
          <wp:effectExtent l="0" t="0" r="0" b="4445"/>
          <wp:docPr id="86457997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vedlogo_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487" cy="3770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4EB3"/>
    <w:multiLevelType w:val="hybridMultilevel"/>
    <w:tmpl w:val="EA4047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D6413"/>
    <w:multiLevelType w:val="hybridMultilevel"/>
    <w:tmpl w:val="1F9C0AEC"/>
    <w:lvl w:ilvl="0" w:tplc="0CE4E3E4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A7432E"/>
    <w:multiLevelType w:val="hybridMultilevel"/>
    <w:tmpl w:val="F98024A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21AB3"/>
    <w:multiLevelType w:val="hybridMultilevel"/>
    <w:tmpl w:val="E3CA3C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D0940"/>
    <w:multiLevelType w:val="hybridMultilevel"/>
    <w:tmpl w:val="59DEF636"/>
    <w:lvl w:ilvl="0" w:tplc="0414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6D8F58A4"/>
    <w:multiLevelType w:val="multilevel"/>
    <w:tmpl w:val="B016CD8C"/>
    <w:lvl w:ilvl="0">
      <w:start w:val="1"/>
      <w:numFmt w:val="decimal"/>
      <w:pStyle w:val="Overskrift1"/>
      <w:isLgl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65622919">
    <w:abstractNumId w:val="5"/>
  </w:num>
  <w:num w:numId="2" w16cid:durableId="672492282">
    <w:abstractNumId w:val="1"/>
  </w:num>
  <w:num w:numId="3" w16cid:durableId="1442532053">
    <w:abstractNumId w:val="4"/>
  </w:num>
  <w:num w:numId="4" w16cid:durableId="320937503">
    <w:abstractNumId w:val="3"/>
  </w:num>
  <w:num w:numId="5" w16cid:durableId="1610697813">
    <w:abstractNumId w:val="2"/>
  </w:num>
  <w:num w:numId="6" w16cid:durableId="428548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028"/>
    <w:rsid w:val="0000549A"/>
    <w:rsid w:val="00005FEF"/>
    <w:rsid w:val="0000702A"/>
    <w:rsid w:val="000109F9"/>
    <w:rsid w:val="00011444"/>
    <w:rsid w:val="00017D02"/>
    <w:rsid w:val="00020148"/>
    <w:rsid w:val="00025FCB"/>
    <w:rsid w:val="000347CA"/>
    <w:rsid w:val="00035E75"/>
    <w:rsid w:val="0004223D"/>
    <w:rsid w:val="0005495B"/>
    <w:rsid w:val="00065069"/>
    <w:rsid w:val="000724AE"/>
    <w:rsid w:val="00073F1A"/>
    <w:rsid w:val="000748C0"/>
    <w:rsid w:val="0007540A"/>
    <w:rsid w:val="00075689"/>
    <w:rsid w:val="00084089"/>
    <w:rsid w:val="000842E1"/>
    <w:rsid w:val="000A6D01"/>
    <w:rsid w:val="000A75D5"/>
    <w:rsid w:val="000B43BB"/>
    <w:rsid w:val="000D7760"/>
    <w:rsid w:val="000E139D"/>
    <w:rsid w:val="000E1DCC"/>
    <w:rsid w:val="000E58F0"/>
    <w:rsid w:val="000E7E55"/>
    <w:rsid w:val="000F2E8C"/>
    <w:rsid w:val="000F396D"/>
    <w:rsid w:val="000F4A5F"/>
    <w:rsid w:val="00101381"/>
    <w:rsid w:val="00101DA4"/>
    <w:rsid w:val="0010640C"/>
    <w:rsid w:val="00114B79"/>
    <w:rsid w:val="00130C63"/>
    <w:rsid w:val="00130E2B"/>
    <w:rsid w:val="00130FD3"/>
    <w:rsid w:val="001338B7"/>
    <w:rsid w:val="00135A84"/>
    <w:rsid w:val="00137272"/>
    <w:rsid w:val="00137686"/>
    <w:rsid w:val="00137C28"/>
    <w:rsid w:val="001403BB"/>
    <w:rsid w:val="001408D5"/>
    <w:rsid w:val="001426D8"/>
    <w:rsid w:val="001561B2"/>
    <w:rsid w:val="00161686"/>
    <w:rsid w:val="00174CCC"/>
    <w:rsid w:val="00180487"/>
    <w:rsid w:val="001859E7"/>
    <w:rsid w:val="0019381A"/>
    <w:rsid w:val="00193C7D"/>
    <w:rsid w:val="00194BEE"/>
    <w:rsid w:val="00195AC8"/>
    <w:rsid w:val="001971F8"/>
    <w:rsid w:val="001A0E6B"/>
    <w:rsid w:val="001C5DCD"/>
    <w:rsid w:val="001D2EB1"/>
    <w:rsid w:val="001D6ADE"/>
    <w:rsid w:val="001D77D3"/>
    <w:rsid w:val="001E112A"/>
    <w:rsid w:val="001E2C8B"/>
    <w:rsid w:val="001E3574"/>
    <w:rsid w:val="001F1958"/>
    <w:rsid w:val="001F2640"/>
    <w:rsid w:val="001F3811"/>
    <w:rsid w:val="002005EA"/>
    <w:rsid w:val="00202F71"/>
    <w:rsid w:val="00223622"/>
    <w:rsid w:val="0022536D"/>
    <w:rsid w:val="00247255"/>
    <w:rsid w:val="002557E7"/>
    <w:rsid w:val="0025610D"/>
    <w:rsid w:val="002573A6"/>
    <w:rsid w:val="002617C6"/>
    <w:rsid w:val="002650A4"/>
    <w:rsid w:val="00277306"/>
    <w:rsid w:val="002807D4"/>
    <w:rsid w:val="00280BED"/>
    <w:rsid w:val="0028246B"/>
    <w:rsid w:val="00292B65"/>
    <w:rsid w:val="00294E77"/>
    <w:rsid w:val="002A1C3A"/>
    <w:rsid w:val="002A47CC"/>
    <w:rsid w:val="002B2545"/>
    <w:rsid w:val="002B25BB"/>
    <w:rsid w:val="002C3CE9"/>
    <w:rsid w:val="002C4E15"/>
    <w:rsid w:val="002D272C"/>
    <w:rsid w:val="002D57E3"/>
    <w:rsid w:val="002D6A35"/>
    <w:rsid w:val="002E0996"/>
    <w:rsid w:val="002E1D25"/>
    <w:rsid w:val="002E2646"/>
    <w:rsid w:val="00300C21"/>
    <w:rsid w:val="00300DA1"/>
    <w:rsid w:val="00302369"/>
    <w:rsid w:val="0031262F"/>
    <w:rsid w:val="00313AFA"/>
    <w:rsid w:val="0031533E"/>
    <w:rsid w:val="00326DD3"/>
    <w:rsid w:val="00327EAD"/>
    <w:rsid w:val="00332E0A"/>
    <w:rsid w:val="00341045"/>
    <w:rsid w:val="0035083D"/>
    <w:rsid w:val="0035426F"/>
    <w:rsid w:val="003615CC"/>
    <w:rsid w:val="00361E4F"/>
    <w:rsid w:val="00370001"/>
    <w:rsid w:val="00382490"/>
    <w:rsid w:val="003835C1"/>
    <w:rsid w:val="0039223E"/>
    <w:rsid w:val="003931F0"/>
    <w:rsid w:val="00395A4D"/>
    <w:rsid w:val="00395D79"/>
    <w:rsid w:val="003A3D2E"/>
    <w:rsid w:val="003B4003"/>
    <w:rsid w:val="003C0A33"/>
    <w:rsid w:val="003C3E48"/>
    <w:rsid w:val="003C702C"/>
    <w:rsid w:val="003D1612"/>
    <w:rsid w:val="003D1828"/>
    <w:rsid w:val="003D3D97"/>
    <w:rsid w:val="003D3F46"/>
    <w:rsid w:val="003D7F19"/>
    <w:rsid w:val="003E2F61"/>
    <w:rsid w:val="003F0521"/>
    <w:rsid w:val="00402745"/>
    <w:rsid w:val="004133C5"/>
    <w:rsid w:val="00425001"/>
    <w:rsid w:val="0042551D"/>
    <w:rsid w:val="0043075C"/>
    <w:rsid w:val="00431C5B"/>
    <w:rsid w:val="004361A6"/>
    <w:rsid w:val="00436409"/>
    <w:rsid w:val="004429C1"/>
    <w:rsid w:val="00443212"/>
    <w:rsid w:val="00445782"/>
    <w:rsid w:val="00470BA8"/>
    <w:rsid w:val="0048044A"/>
    <w:rsid w:val="00491BBB"/>
    <w:rsid w:val="004966DA"/>
    <w:rsid w:val="004A3F83"/>
    <w:rsid w:val="004A4A7A"/>
    <w:rsid w:val="004B29B2"/>
    <w:rsid w:val="004C0B78"/>
    <w:rsid w:val="004C6C7F"/>
    <w:rsid w:val="004D10EF"/>
    <w:rsid w:val="004D4EBF"/>
    <w:rsid w:val="004E52A6"/>
    <w:rsid w:val="004E7EDE"/>
    <w:rsid w:val="004F5F2A"/>
    <w:rsid w:val="00500147"/>
    <w:rsid w:val="005064FA"/>
    <w:rsid w:val="005079D6"/>
    <w:rsid w:val="00511080"/>
    <w:rsid w:val="00530C79"/>
    <w:rsid w:val="005343D4"/>
    <w:rsid w:val="005365B2"/>
    <w:rsid w:val="0054160A"/>
    <w:rsid w:val="005538E5"/>
    <w:rsid w:val="00560D6A"/>
    <w:rsid w:val="00565184"/>
    <w:rsid w:val="00572750"/>
    <w:rsid w:val="005850A7"/>
    <w:rsid w:val="00585CD4"/>
    <w:rsid w:val="0058673A"/>
    <w:rsid w:val="005A35C0"/>
    <w:rsid w:val="005B2941"/>
    <w:rsid w:val="005B3A87"/>
    <w:rsid w:val="005C3C07"/>
    <w:rsid w:val="005C7F9D"/>
    <w:rsid w:val="005D54AB"/>
    <w:rsid w:val="005E2380"/>
    <w:rsid w:val="005E2A44"/>
    <w:rsid w:val="005F356E"/>
    <w:rsid w:val="00605922"/>
    <w:rsid w:val="0061500B"/>
    <w:rsid w:val="00631022"/>
    <w:rsid w:val="0064206F"/>
    <w:rsid w:val="006420AC"/>
    <w:rsid w:val="006464A4"/>
    <w:rsid w:val="00646A79"/>
    <w:rsid w:val="00651B04"/>
    <w:rsid w:val="006534F8"/>
    <w:rsid w:val="006542DA"/>
    <w:rsid w:val="006742A2"/>
    <w:rsid w:val="00676D40"/>
    <w:rsid w:val="0068218F"/>
    <w:rsid w:val="006947EB"/>
    <w:rsid w:val="00695578"/>
    <w:rsid w:val="006A0153"/>
    <w:rsid w:val="006B2A4E"/>
    <w:rsid w:val="006B4882"/>
    <w:rsid w:val="006B5BC6"/>
    <w:rsid w:val="006E0759"/>
    <w:rsid w:val="006E2923"/>
    <w:rsid w:val="006E3F1B"/>
    <w:rsid w:val="00715E54"/>
    <w:rsid w:val="00716645"/>
    <w:rsid w:val="007322F7"/>
    <w:rsid w:val="00746FF7"/>
    <w:rsid w:val="00751C9F"/>
    <w:rsid w:val="007609AC"/>
    <w:rsid w:val="00760D7D"/>
    <w:rsid w:val="0077428F"/>
    <w:rsid w:val="00774BF9"/>
    <w:rsid w:val="00775A0E"/>
    <w:rsid w:val="00775CA8"/>
    <w:rsid w:val="00791E3D"/>
    <w:rsid w:val="007A0DCC"/>
    <w:rsid w:val="007A1F2D"/>
    <w:rsid w:val="007A2C8D"/>
    <w:rsid w:val="007A6735"/>
    <w:rsid w:val="007B2776"/>
    <w:rsid w:val="007E3488"/>
    <w:rsid w:val="007F1464"/>
    <w:rsid w:val="007F7778"/>
    <w:rsid w:val="008062D2"/>
    <w:rsid w:val="00811091"/>
    <w:rsid w:val="00824D06"/>
    <w:rsid w:val="008311EE"/>
    <w:rsid w:val="0083245D"/>
    <w:rsid w:val="00833BFD"/>
    <w:rsid w:val="00834D5A"/>
    <w:rsid w:val="008454CB"/>
    <w:rsid w:val="0084605E"/>
    <w:rsid w:val="008568E8"/>
    <w:rsid w:val="0086791C"/>
    <w:rsid w:val="008708C4"/>
    <w:rsid w:val="00873813"/>
    <w:rsid w:val="0088019F"/>
    <w:rsid w:val="0088163E"/>
    <w:rsid w:val="008817E7"/>
    <w:rsid w:val="00882BEC"/>
    <w:rsid w:val="008845C5"/>
    <w:rsid w:val="00885075"/>
    <w:rsid w:val="00890605"/>
    <w:rsid w:val="0089606B"/>
    <w:rsid w:val="00897F29"/>
    <w:rsid w:val="008A078E"/>
    <w:rsid w:val="008A29B3"/>
    <w:rsid w:val="008A7AA2"/>
    <w:rsid w:val="008B0CBB"/>
    <w:rsid w:val="008B56D6"/>
    <w:rsid w:val="008B6028"/>
    <w:rsid w:val="008B7412"/>
    <w:rsid w:val="008C3391"/>
    <w:rsid w:val="008C58BF"/>
    <w:rsid w:val="008D73C0"/>
    <w:rsid w:val="008E0F2E"/>
    <w:rsid w:val="008E354F"/>
    <w:rsid w:val="008E5314"/>
    <w:rsid w:val="008E76F6"/>
    <w:rsid w:val="008E77C5"/>
    <w:rsid w:val="008F213B"/>
    <w:rsid w:val="008F2FD6"/>
    <w:rsid w:val="009014E9"/>
    <w:rsid w:val="00903DB7"/>
    <w:rsid w:val="0091295D"/>
    <w:rsid w:val="009167D0"/>
    <w:rsid w:val="00916A63"/>
    <w:rsid w:val="0091746D"/>
    <w:rsid w:val="0092214E"/>
    <w:rsid w:val="0092319E"/>
    <w:rsid w:val="009300C8"/>
    <w:rsid w:val="00935BB9"/>
    <w:rsid w:val="00936746"/>
    <w:rsid w:val="00937CB9"/>
    <w:rsid w:val="00943278"/>
    <w:rsid w:val="00943E19"/>
    <w:rsid w:val="00944710"/>
    <w:rsid w:val="00945885"/>
    <w:rsid w:val="00965A46"/>
    <w:rsid w:val="00974D8B"/>
    <w:rsid w:val="00990760"/>
    <w:rsid w:val="00993033"/>
    <w:rsid w:val="009B24BC"/>
    <w:rsid w:val="009C57CE"/>
    <w:rsid w:val="009C6F7E"/>
    <w:rsid w:val="009C72DD"/>
    <w:rsid w:val="009D0730"/>
    <w:rsid w:val="009D35ED"/>
    <w:rsid w:val="009D66E8"/>
    <w:rsid w:val="009E44F1"/>
    <w:rsid w:val="009E5194"/>
    <w:rsid w:val="009F39DB"/>
    <w:rsid w:val="00A00D40"/>
    <w:rsid w:val="00A010DE"/>
    <w:rsid w:val="00A058A5"/>
    <w:rsid w:val="00A1120F"/>
    <w:rsid w:val="00A144F1"/>
    <w:rsid w:val="00A21A17"/>
    <w:rsid w:val="00A21A49"/>
    <w:rsid w:val="00A237CB"/>
    <w:rsid w:val="00A46C14"/>
    <w:rsid w:val="00A46F1C"/>
    <w:rsid w:val="00A52A54"/>
    <w:rsid w:val="00A733DD"/>
    <w:rsid w:val="00A82531"/>
    <w:rsid w:val="00A91DBC"/>
    <w:rsid w:val="00A934F9"/>
    <w:rsid w:val="00A939B5"/>
    <w:rsid w:val="00A93FB5"/>
    <w:rsid w:val="00AA0A22"/>
    <w:rsid w:val="00AA3071"/>
    <w:rsid w:val="00AB5111"/>
    <w:rsid w:val="00AC0D1E"/>
    <w:rsid w:val="00AC3203"/>
    <w:rsid w:val="00AC441A"/>
    <w:rsid w:val="00AD12DF"/>
    <w:rsid w:val="00AD5FD1"/>
    <w:rsid w:val="00AD662C"/>
    <w:rsid w:val="00AD7452"/>
    <w:rsid w:val="00AF028E"/>
    <w:rsid w:val="00AF2618"/>
    <w:rsid w:val="00AF63F8"/>
    <w:rsid w:val="00B017F9"/>
    <w:rsid w:val="00B04BBD"/>
    <w:rsid w:val="00B062AD"/>
    <w:rsid w:val="00B07DA4"/>
    <w:rsid w:val="00B15996"/>
    <w:rsid w:val="00B17A50"/>
    <w:rsid w:val="00B26D37"/>
    <w:rsid w:val="00B31FE5"/>
    <w:rsid w:val="00B370B3"/>
    <w:rsid w:val="00B43A9A"/>
    <w:rsid w:val="00B50254"/>
    <w:rsid w:val="00B60EB4"/>
    <w:rsid w:val="00B655AC"/>
    <w:rsid w:val="00B657C5"/>
    <w:rsid w:val="00B8621A"/>
    <w:rsid w:val="00BA2794"/>
    <w:rsid w:val="00BA3DAC"/>
    <w:rsid w:val="00BA476C"/>
    <w:rsid w:val="00BB18AB"/>
    <w:rsid w:val="00BB2BED"/>
    <w:rsid w:val="00BB53E8"/>
    <w:rsid w:val="00BC5A22"/>
    <w:rsid w:val="00BC7C53"/>
    <w:rsid w:val="00BD1E52"/>
    <w:rsid w:val="00BE2189"/>
    <w:rsid w:val="00BE555C"/>
    <w:rsid w:val="00BF057D"/>
    <w:rsid w:val="00BF0ACB"/>
    <w:rsid w:val="00BF17FB"/>
    <w:rsid w:val="00BF2C99"/>
    <w:rsid w:val="00BF6EFF"/>
    <w:rsid w:val="00C2357A"/>
    <w:rsid w:val="00C42B0E"/>
    <w:rsid w:val="00C43646"/>
    <w:rsid w:val="00C62BAC"/>
    <w:rsid w:val="00C6910D"/>
    <w:rsid w:val="00C71C6D"/>
    <w:rsid w:val="00C72DEF"/>
    <w:rsid w:val="00C74352"/>
    <w:rsid w:val="00C83849"/>
    <w:rsid w:val="00C952BD"/>
    <w:rsid w:val="00CA38A2"/>
    <w:rsid w:val="00CB2766"/>
    <w:rsid w:val="00CD049A"/>
    <w:rsid w:val="00CD59C2"/>
    <w:rsid w:val="00CE33BF"/>
    <w:rsid w:val="00CE4F07"/>
    <w:rsid w:val="00CF5408"/>
    <w:rsid w:val="00D17D6F"/>
    <w:rsid w:val="00D226DE"/>
    <w:rsid w:val="00D23904"/>
    <w:rsid w:val="00D31764"/>
    <w:rsid w:val="00D31F68"/>
    <w:rsid w:val="00D3226C"/>
    <w:rsid w:val="00D32B55"/>
    <w:rsid w:val="00D3754F"/>
    <w:rsid w:val="00D37C1C"/>
    <w:rsid w:val="00D62562"/>
    <w:rsid w:val="00D627C9"/>
    <w:rsid w:val="00D62905"/>
    <w:rsid w:val="00D62922"/>
    <w:rsid w:val="00D67F8B"/>
    <w:rsid w:val="00D70E73"/>
    <w:rsid w:val="00D76733"/>
    <w:rsid w:val="00D81664"/>
    <w:rsid w:val="00D91FCA"/>
    <w:rsid w:val="00DA0D95"/>
    <w:rsid w:val="00DA3A20"/>
    <w:rsid w:val="00DA515D"/>
    <w:rsid w:val="00DB0B56"/>
    <w:rsid w:val="00DB1631"/>
    <w:rsid w:val="00DB5318"/>
    <w:rsid w:val="00DC6159"/>
    <w:rsid w:val="00DD2452"/>
    <w:rsid w:val="00DE46D8"/>
    <w:rsid w:val="00DF0A0F"/>
    <w:rsid w:val="00DF151A"/>
    <w:rsid w:val="00E1083D"/>
    <w:rsid w:val="00E14FAE"/>
    <w:rsid w:val="00E154BB"/>
    <w:rsid w:val="00E21DCB"/>
    <w:rsid w:val="00E24A79"/>
    <w:rsid w:val="00E24E8D"/>
    <w:rsid w:val="00E34B72"/>
    <w:rsid w:val="00E51034"/>
    <w:rsid w:val="00E62145"/>
    <w:rsid w:val="00E65199"/>
    <w:rsid w:val="00E72C04"/>
    <w:rsid w:val="00E80D3D"/>
    <w:rsid w:val="00E867FE"/>
    <w:rsid w:val="00EA3721"/>
    <w:rsid w:val="00EB6559"/>
    <w:rsid w:val="00ED498F"/>
    <w:rsid w:val="00EE6283"/>
    <w:rsid w:val="00EF3F60"/>
    <w:rsid w:val="00EF5F35"/>
    <w:rsid w:val="00EF64CD"/>
    <w:rsid w:val="00F00028"/>
    <w:rsid w:val="00F16281"/>
    <w:rsid w:val="00F367F2"/>
    <w:rsid w:val="00F44D9F"/>
    <w:rsid w:val="00F544D5"/>
    <w:rsid w:val="00F6004C"/>
    <w:rsid w:val="00F65147"/>
    <w:rsid w:val="00F73C57"/>
    <w:rsid w:val="00F7488E"/>
    <w:rsid w:val="00F85430"/>
    <w:rsid w:val="00F878D8"/>
    <w:rsid w:val="00F911C4"/>
    <w:rsid w:val="00F9642B"/>
    <w:rsid w:val="00FA1AA8"/>
    <w:rsid w:val="00FA33D9"/>
    <w:rsid w:val="00FC09FF"/>
    <w:rsid w:val="00FC0BF2"/>
    <w:rsid w:val="00FD0247"/>
    <w:rsid w:val="00FD2E48"/>
    <w:rsid w:val="00FD4D17"/>
    <w:rsid w:val="00FD7A5B"/>
    <w:rsid w:val="00FE0F78"/>
    <w:rsid w:val="00FE20B8"/>
    <w:rsid w:val="00FE6C15"/>
    <w:rsid w:val="00FF1004"/>
    <w:rsid w:val="00FF3154"/>
    <w:rsid w:val="00FF54D9"/>
    <w:rsid w:val="02171265"/>
    <w:rsid w:val="03EFBDE7"/>
    <w:rsid w:val="0455A305"/>
    <w:rsid w:val="049C55B9"/>
    <w:rsid w:val="06EAC8E7"/>
    <w:rsid w:val="075D0A00"/>
    <w:rsid w:val="09E75670"/>
    <w:rsid w:val="0AF7BA55"/>
    <w:rsid w:val="0BDD8ADD"/>
    <w:rsid w:val="0C35B109"/>
    <w:rsid w:val="0DA5D805"/>
    <w:rsid w:val="0E1550D8"/>
    <w:rsid w:val="100EC191"/>
    <w:rsid w:val="14F26B36"/>
    <w:rsid w:val="192B16CD"/>
    <w:rsid w:val="214E879B"/>
    <w:rsid w:val="2314E74D"/>
    <w:rsid w:val="23E4DC30"/>
    <w:rsid w:val="2A33F049"/>
    <w:rsid w:val="2C40E54A"/>
    <w:rsid w:val="2DE7B347"/>
    <w:rsid w:val="2E1DD572"/>
    <w:rsid w:val="31B0C096"/>
    <w:rsid w:val="323F06BF"/>
    <w:rsid w:val="359E15CC"/>
    <w:rsid w:val="3A70385B"/>
    <w:rsid w:val="3CDF37EF"/>
    <w:rsid w:val="424BD79B"/>
    <w:rsid w:val="45F06609"/>
    <w:rsid w:val="46A381DB"/>
    <w:rsid w:val="47B0CB37"/>
    <w:rsid w:val="47F6C57A"/>
    <w:rsid w:val="483B41D7"/>
    <w:rsid w:val="494C2FA3"/>
    <w:rsid w:val="4A048F00"/>
    <w:rsid w:val="4AE1EE56"/>
    <w:rsid w:val="4C9E5792"/>
    <w:rsid w:val="4EE79A77"/>
    <w:rsid w:val="51FA4FCB"/>
    <w:rsid w:val="5215C17D"/>
    <w:rsid w:val="524D4121"/>
    <w:rsid w:val="53413BC4"/>
    <w:rsid w:val="5438BA51"/>
    <w:rsid w:val="586C32F1"/>
    <w:rsid w:val="59C5FE27"/>
    <w:rsid w:val="5CAF94AB"/>
    <w:rsid w:val="5E4BB155"/>
    <w:rsid w:val="611805EB"/>
    <w:rsid w:val="61331ED1"/>
    <w:rsid w:val="632ED5F2"/>
    <w:rsid w:val="639F0860"/>
    <w:rsid w:val="65D033D8"/>
    <w:rsid w:val="681A861B"/>
    <w:rsid w:val="698686F5"/>
    <w:rsid w:val="69A990F1"/>
    <w:rsid w:val="6A5C3275"/>
    <w:rsid w:val="6BA5DCAE"/>
    <w:rsid w:val="6C29E7E6"/>
    <w:rsid w:val="715FCD9A"/>
    <w:rsid w:val="738337A8"/>
    <w:rsid w:val="74E5D050"/>
    <w:rsid w:val="77189EE5"/>
    <w:rsid w:val="79F90784"/>
    <w:rsid w:val="7A9FC700"/>
    <w:rsid w:val="7E27EFB1"/>
    <w:rsid w:val="7EB8C217"/>
    <w:rsid w:val="7F0E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AF50B2"/>
  <w15:docId w15:val="{E690F703-F43C-4E51-8BD8-5DF8FD2A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028"/>
    <w:rPr>
      <w:rFonts w:ascii="Times New Roman" w:eastAsia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autoRedefine/>
    <w:qFormat/>
    <w:rsid w:val="00F00028"/>
    <w:pPr>
      <w:keepNext/>
      <w:numPr>
        <w:numId w:val="1"/>
      </w:numPr>
      <w:outlineLvl w:val="0"/>
    </w:pPr>
    <w:rPr>
      <w:b/>
      <w:sz w:val="28"/>
    </w:rPr>
  </w:style>
  <w:style w:type="paragraph" w:styleId="Overskrift2">
    <w:name w:val="heading 2"/>
    <w:basedOn w:val="Normal"/>
    <w:next w:val="Normal"/>
    <w:link w:val="Overskrift2Tegn"/>
    <w:autoRedefine/>
    <w:qFormat/>
    <w:rsid w:val="00A46F1C"/>
    <w:pPr>
      <w:keepNext/>
      <w:numPr>
        <w:ilvl w:val="1"/>
        <w:numId w:val="1"/>
      </w:numPr>
      <w:spacing w:before="240" w:after="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autoRedefine/>
    <w:qFormat/>
    <w:rsid w:val="00F0002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0002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F0002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F00028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F00028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F00028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F0002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C3E4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C3E48"/>
  </w:style>
  <w:style w:type="paragraph" w:styleId="Bunntekst">
    <w:name w:val="footer"/>
    <w:basedOn w:val="Normal"/>
    <w:link w:val="BunntekstTegn"/>
    <w:uiPriority w:val="99"/>
    <w:unhideWhenUsed/>
    <w:rsid w:val="003C3E4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C3E48"/>
  </w:style>
  <w:style w:type="paragraph" w:styleId="Bobletekst">
    <w:name w:val="Balloon Text"/>
    <w:basedOn w:val="Normal"/>
    <w:link w:val="BobletekstTegn"/>
    <w:uiPriority w:val="99"/>
    <w:semiHidden/>
    <w:unhideWhenUsed/>
    <w:rsid w:val="003C3E4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C3E48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431C5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kobling">
    <w:name w:val="Hyperlink"/>
    <w:basedOn w:val="Standardskriftforavsnitt"/>
    <w:unhideWhenUsed/>
    <w:rsid w:val="00431C5B"/>
    <w:rPr>
      <w:color w:val="0000FF"/>
      <w:u w:val="single"/>
    </w:rPr>
  </w:style>
  <w:style w:type="paragraph" w:customStyle="1" w:styleId="Adressefeltbrev">
    <w:name w:val="Adressefelt brev"/>
    <w:basedOn w:val="Normal"/>
    <w:link w:val="AdressefeltbrevTegn"/>
    <w:rsid w:val="00565184"/>
    <w:rPr>
      <w:rFonts w:ascii="Arial" w:hAnsi="Arial" w:cs="Arial"/>
      <w:color w:val="111111"/>
      <w:sz w:val="18"/>
      <w:szCs w:val="18"/>
    </w:rPr>
  </w:style>
  <w:style w:type="paragraph" w:customStyle="1" w:styleId="Referanselinjebrev">
    <w:name w:val="Referanselinje brev"/>
    <w:basedOn w:val="Normal"/>
    <w:link w:val="ReferanselinjebrevTegn"/>
    <w:qFormat/>
    <w:rsid w:val="00DF0A0F"/>
    <w:pPr>
      <w:tabs>
        <w:tab w:val="center" w:pos="4536"/>
        <w:tab w:val="right" w:pos="9072"/>
      </w:tabs>
    </w:pPr>
    <w:rPr>
      <w:rFonts w:ascii="Arial" w:hAnsi="Arial" w:cs="Arial"/>
      <w:color w:val="0A0A0A"/>
      <w:sz w:val="14"/>
      <w:szCs w:val="14"/>
    </w:rPr>
  </w:style>
  <w:style w:type="character" w:customStyle="1" w:styleId="AdressefeltbrevTegn">
    <w:name w:val="Adressefelt brev Tegn"/>
    <w:basedOn w:val="Standardskriftforavsnitt"/>
    <w:link w:val="Adressefeltbrev"/>
    <w:rsid w:val="00565184"/>
    <w:rPr>
      <w:rFonts w:ascii="Arial" w:hAnsi="Arial" w:cs="Arial"/>
      <w:color w:val="111111"/>
      <w:sz w:val="18"/>
      <w:szCs w:val="18"/>
      <w:lang w:eastAsia="en-US"/>
    </w:rPr>
  </w:style>
  <w:style w:type="paragraph" w:customStyle="1" w:styleId="Tittelbrev">
    <w:name w:val="Tittel brev"/>
    <w:basedOn w:val="Normal"/>
    <w:link w:val="TittelbrevTegn"/>
    <w:qFormat/>
    <w:rsid w:val="00114B79"/>
    <w:rPr>
      <w:rFonts w:ascii="Arial" w:hAnsi="Arial" w:cs="Arial"/>
      <w:b/>
      <w:color w:val="0A0A0A"/>
      <w:sz w:val="28"/>
      <w:szCs w:val="24"/>
    </w:rPr>
  </w:style>
  <w:style w:type="character" w:customStyle="1" w:styleId="ReferanselinjebrevTegn">
    <w:name w:val="Referanselinje brev Tegn"/>
    <w:basedOn w:val="Standardskriftforavsnitt"/>
    <w:link w:val="Referanselinjebrev"/>
    <w:rsid w:val="00DF0A0F"/>
    <w:rPr>
      <w:rFonts w:ascii="Arial" w:hAnsi="Arial" w:cs="Arial"/>
      <w:color w:val="0A0A0A"/>
      <w:sz w:val="14"/>
      <w:szCs w:val="14"/>
      <w:lang w:eastAsia="en-US"/>
    </w:rPr>
  </w:style>
  <w:style w:type="paragraph" w:customStyle="1" w:styleId="Brdtekstbrev">
    <w:name w:val="Brødtekst brev"/>
    <w:basedOn w:val="Normal"/>
    <w:link w:val="BrdtekstbrevTegn"/>
    <w:qFormat/>
    <w:rsid w:val="00DF0A0F"/>
    <w:rPr>
      <w:rFonts w:ascii="Arial" w:hAnsi="Arial" w:cs="Arial"/>
      <w:color w:val="0A0A0A"/>
      <w:sz w:val="18"/>
      <w:szCs w:val="18"/>
    </w:rPr>
  </w:style>
  <w:style w:type="character" w:customStyle="1" w:styleId="TittelbrevTegn">
    <w:name w:val="Tittel brev Tegn"/>
    <w:basedOn w:val="Standardskriftforavsnitt"/>
    <w:link w:val="Tittelbrev"/>
    <w:rsid w:val="00114B79"/>
    <w:rPr>
      <w:rFonts w:ascii="Arial" w:hAnsi="Arial" w:cs="Arial"/>
      <w:b/>
      <w:color w:val="0A0A0A"/>
      <w:sz w:val="28"/>
      <w:szCs w:val="24"/>
      <w:lang w:eastAsia="en-US"/>
    </w:rPr>
  </w:style>
  <w:style w:type="character" w:styleId="Svakutheving">
    <w:name w:val="Subtle Emphasis"/>
    <w:basedOn w:val="Standardskriftforavsnitt"/>
    <w:uiPriority w:val="19"/>
    <w:rsid w:val="00565184"/>
    <w:rPr>
      <w:i/>
      <w:iCs/>
      <w:color w:val="808080" w:themeColor="text1" w:themeTint="7F"/>
    </w:rPr>
  </w:style>
  <w:style w:type="character" w:customStyle="1" w:styleId="BrdtekstbrevTegn">
    <w:name w:val="Brødtekst brev Tegn"/>
    <w:basedOn w:val="Standardskriftforavsnitt"/>
    <w:link w:val="Brdtekstbrev"/>
    <w:rsid w:val="00DF0A0F"/>
    <w:rPr>
      <w:rFonts w:ascii="Arial" w:hAnsi="Arial" w:cs="Arial"/>
      <w:color w:val="0A0A0A"/>
      <w:sz w:val="18"/>
      <w:szCs w:val="18"/>
      <w:lang w:eastAsia="en-US"/>
    </w:rPr>
  </w:style>
  <w:style w:type="paragraph" w:customStyle="1" w:styleId="Virksomhetsnavnunderenhet-Lenvikkommune">
    <w:name w:val="Virksomhetsnavn/underenhet - Lenvik kommune"/>
    <w:basedOn w:val="Topptekst"/>
    <w:link w:val="Virksomhetsnavnunderenhet-LenvikkommuneTegn"/>
    <w:qFormat/>
    <w:rsid w:val="00916A63"/>
    <w:pPr>
      <w:pBdr>
        <w:bottom w:val="single" w:sz="4" w:space="1" w:color="auto"/>
      </w:pBdr>
      <w:tabs>
        <w:tab w:val="clear" w:pos="4536"/>
        <w:tab w:val="clear" w:pos="9072"/>
        <w:tab w:val="right" w:pos="8505"/>
      </w:tabs>
      <w:spacing w:line="276" w:lineRule="auto"/>
    </w:pPr>
    <w:rPr>
      <w:rFonts w:ascii="Arial" w:hAnsi="Arial" w:cs="Arial"/>
      <w:caps/>
      <w:noProof/>
      <w:sz w:val="16"/>
      <w:szCs w:val="16"/>
    </w:rPr>
  </w:style>
  <w:style w:type="character" w:customStyle="1" w:styleId="Virksomhetsnavnunderenhet-LenvikkommuneTegn">
    <w:name w:val="Virksomhetsnavn/underenhet - Lenvik kommune Tegn"/>
    <w:basedOn w:val="TopptekstTegn"/>
    <w:link w:val="Virksomhetsnavnunderenhet-Lenvikkommune"/>
    <w:rsid w:val="00916A63"/>
    <w:rPr>
      <w:rFonts w:ascii="Arial" w:hAnsi="Arial" w:cs="Arial"/>
      <w:caps/>
      <w:noProof/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rsid w:val="00F00028"/>
    <w:rPr>
      <w:rFonts w:ascii="Times New Roman" w:eastAsia="Times New Roman" w:hAnsi="Times New Roman"/>
      <w:b/>
      <w:sz w:val="28"/>
    </w:rPr>
  </w:style>
  <w:style w:type="character" w:customStyle="1" w:styleId="Overskrift2Tegn">
    <w:name w:val="Overskrift 2 Tegn"/>
    <w:basedOn w:val="Standardskriftforavsnitt"/>
    <w:link w:val="Overskrift2"/>
    <w:rsid w:val="00A46F1C"/>
    <w:rPr>
      <w:rFonts w:ascii="Times New Roman" w:eastAsia="Times New Roman" w:hAnsi="Times New Roman"/>
      <w:b/>
      <w:sz w:val="24"/>
    </w:rPr>
  </w:style>
  <w:style w:type="character" w:customStyle="1" w:styleId="Overskrift3Tegn">
    <w:name w:val="Overskrift 3 Tegn"/>
    <w:basedOn w:val="Standardskriftforavsnitt"/>
    <w:link w:val="Overskrift3"/>
    <w:rsid w:val="00F00028"/>
    <w:rPr>
      <w:rFonts w:ascii="Times New Roman" w:eastAsia="Times New Roman" w:hAnsi="Times New Roman" w:cs="Arial"/>
      <w:b/>
      <w:bCs/>
      <w:i/>
      <w:sz w:val="24"/>
      <w:szCs w:val="26"/>
    </w:rPr>
  </w:style>
  <w:style w:type="character" w:customStyle="1" w:styleId="Overskrift4Tegn">
    <w:name w:val="Overskrift 4 Tegn"/>
    <w:basedOn w:val="Standardskriftforavsnitt"/>
    <w:link w:val="Overskrift4"/>
    <w:rsid w:val="00F0002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Overskrift5Tegn">
    <w:name w:val="Overskrift 5 Tegn"/>
    <w:basedOn w:val="Standardskriftforavsnitt"/>
    <w:link w:val="Overskrift5"/>
    <w:rsid w:val="00F00028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F00028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F00028"/>
    <w:rPr>
      <w:rFonts w:ascii="Times New Roman" w:eastAsia="Times New Roman" w:hAnsi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F00028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F00028"/>
    <w:rPr>
      <w:rFonts w:ascii="Arial" w:eastAsia="Times New Roman" w:hAnsi="Arial" w:cs="Arial"/>
      <w:sz w:val="22"/>
      <w:szCs w:val="22"/>
    </w:rPr>
  </w:style>
  <w:style w:type="character" w:styleId="Fulgthyperkobling">
    <w:name w:val="FollowedHyperlink"/>
    <w:basedOn w:val="Standardskriftforavsnitt"/>
    <w:uiPriority w:val="99"/>
    <w:semiHidden/>
    <w:unhideWhenUsed/>
    <w:rsid w:val="00F00028"/>
    <w:rPr>
      <w:color w:val="800080" w:themeColor="followedHyperlink"/>
      <w:u w:val="single"/>
    </w:rPr>
  </w:style>
  <w:style w:type="character" w:styleId="Sterk">
    <w:name w:val="Strong"/>
    <w:basedOn w:val="Standardskriftforavsnitt"/>
    <w:uiPriority w:val="22"/>
    <w:qFormat/>
    <w:rsid w:val="00F0002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00028"/>
    <w:pPr>
      <w:spacing w:after="150"/>
    </w:pPr>
    <w:rPr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AF028E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rsid w:val="00382490"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rFonts w:ascii="Times New Roman" w:eastAsia="Times New Roman" w:hAnsi="Times New Roman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63896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ore-benchmarks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Grafisk%20profil\Brevmal\Brevmal%20v2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A52D6A7BD74D4F91C54318C5455997" ma:contentTypeVersion="18" ma:contentTypeDescription="Opprett et nytt dokument." ma:contentTypeScope="" ma:versionID="b01d004bda9d190d2f6fc830169e7533">
  <xsd:schema xmlns:xsd="http://www.w3.org/2001/XMLSchema" xmlns:xs="http://www.w3.org/2001/XMLSchema" xmlns:p="http://schemas.microsoft.com/office/2006/metadata/properties" xmlns:ns2="fa22e842-daf2-4dc4-a6ce-9c79987f1b5a" xmlns:ns3="0a336838-786c-4eb8-99f4-f53e25afc2f1" targetNamespace="http://schemas.microsoft.com/office/2006/metadata/properties" ma:root="true" ma:fieldsID="8c2628962926f7387d44ddf255ae9d01" ns2:_="" ns3:_="">
    <xsd:import namespace="fa22e842-daf2-4dc4-a6ce-9c79987f1b5a"/>
    <xsd:import namespace="0a336838-786c-4eb8-99f4-f53e25afc2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2e842-daf2-4dc4-a6ce-9c79987f1b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8e7c557c-671c-4fcc-8323-30420e6a1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36838-786c-4eb8-99f4-f53e25afc2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3c9e2e-4aa4-4b0f-87c9-ffc706b731e7}" ma:internalName="TaxCatchAll" ma:showField="CatchAllData" ma:web="0a336838-786c-4eb8-99f4-f53e25afc2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336838-786c-4eb8-99f4-f53e25afc2f1" xsi:nil="true"/>
    <lcf76f155ced4ddcb4097134ff3c332f xmlns="fa22e842-daf2-4dc4-a6ce-9c79987f1b5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3AA10F-205A-4146-980D-A5425E352D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D282C-F23E-4B51-8E16-E89F31837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2e842-daf2-4dc4-a6ce-9c79987f1b5a"/>
    <ds:schemaRef ds:uri="0a336838-786c-4eb8-99f4-f53e25afc2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EAF2E9-31BA-42B1-A54F-0148A49138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BC9269-DB7F-4F3D-B049-6BB3D24DA8D8}">
  <ds:schemaRefs>
    <ds:schemaRef ds:uri="http://schemas.microsoft.com/office/2006/metadata/properties"/>
    <ds:schemaRef ds:uri="http://schemas.microsoft.com/office/infopath/2007/PartnerControls"/>
    <ds:schemaRef ds:uri="0a336838-786c-4eb8-99f4-f53e25afc2f1"/>
    <ds:schemaRef ds:uri="fa22e842-daf2-4dc4-a6ce-9c79987f1b5a"/>
  </ds:schemaRefs>
</ds:datastoreItem>
</file>

<file path=docMetadata/LabelInfo.xml><?xml version="1.0" encoding="utf-8"?>
<clbl:labelList xmlns:clbl="http://schemas.microsoft.com/office/2020/mipLabelMetadata">
  <clbl:label id="{9c872fec-a78a-426f-83a8-068df24aee04}" enabled="0" method="" siteId="{9c872fec-a78a-426f-83a8-068df24aee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Brevmal v2</Template>
  <TotalTime>26</TotalTime>
  <Pages>5</Pages>
  <Words>632</Words>
  <Characters>4011</Characters>
  <Application>Microsoft Office Word</Application>
  <DocSecurity>0</DocSecurity>
  <Lines>111</Lines>
  <Paragraphs>66</Paragraphs>
  <ScaleCrop>false</ScaleCrop>
  <Company/>
  <LinksUpToDate>false</LinksUpToDate>
  <CharactersWithSpaces>4577</CharactersWithSpaces>
  <SharedDoc>false</SharedDoc>
  <HLinks>
    <vt:vector size="6" baseType="variant">
      <vt:variant>
        <vt:i4>8257653</vt:i4>
      </vt:variant>
      <vt:variant>
        <vt:i4>0</vt:i4>
      </vt:variant>
      <vt:variant>
        <vt:i4>0</vt:i4>
      </vt:variant>
      <vt:variant>
        <vt:i4>5</vt:i4>
      </vt:variant>
      <vt:variant>
        <vt:lpwstr>http://www.nore-benchmarks.com/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Lotte Kajander</dc:creator>
  <cp:keywords/>
  <dc:description/>
  <cp:lastModifiedBy>Lotte Kajander</cp:lastModifiedBy>
  <cp:revision>17</cp:revision>
  <cp:lastPrinted>2026-01-14T15:46:00Z</cp:lastPrinted>
  <dcterms:created xsi:type="dcterms:W3CDTF">2026-06-22T10:51:00Z</dcterms:created>
  <dcterms:modified xsi:type="dcterms:W3CDTF">2026-07-13T11:13:00Z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0x01010033A52D6A7BD74D4F91C54318C5455997</vt:lpwstr>
  </property>
</Properties>
</file>